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A54BB6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A03C9">
        <w:rPr>
          <w:b/>
          <w:noProof/>
          <w:sz w:val="24"/>
        </w:rPr>
        <w:t>7456</w:t>
      </w:r>
    </w:p>
    <w:p w14:paraId="5DC21640" w14:textId="6F470FF0" w:rsidR="003674C0" w:rsidRDefault="00941BFE" w:rsidP="00677E82">
      <w:pPr>
        <w:pStyle w:val="CRCoverPage"/>
        <w:rPr>
          <w:b/>
          <w:noProof/>
          <w:sz w:val="24"/>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E80AB8" w:rsidR="001E41F3" w:rsidRPr="00410371" w:rsidRDefault="00570453" w:rsidP="00F377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77E7">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C9415B" w:rsidR="001E41F3" w:rsidRPr="00410371" w:rsidRDefault="00570453" w:rsidP="00C23A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23AB3">
              <w:rPr>
                <w:b/>
                <w:noProof/>
                <w:sz w:val="28"/>
              </w:rPr>
              <w:t>3251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BE9A9D" w:rsidR="001E41F3" w:rsidRPr="00410371" w:rsidRDefault="00570453" w:rsidP="00F377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77E7">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14:paraId="58C01684" w14:textId="77777777" w:rsidTr="00F377E7">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23530CF0" w14:textId="6D42958D" w:rsidR="00F25D98" w:rsidRDefault="00F377E7" w:rsidP="001E41F3">
            <w:pPr>
              <w:pStyle w:val="CRCoverPage"/>
              <w:spacing w:after="0"/>
              <w:jc w:val="center"/>
              <w:rPr>
                <w:b/>
                <w:caps/>
                <w:noProof/>
                <w:lang w:eastAsia="zh-CN"/>
              </w:rPr>
            </w:pPr>
            <w:r>
              <w:rPr>
                <w:rFonts w:hint="eastAsia"/>
                <w:b/>
                <w:caps/>
                <w:noProof/>
                <w:lang w:eastAsia="zh-CN"/>
              </w:rPr>
              <w:t>X</w:t>
            </w:r>
          </w:p>
        </w:tc>
        <w:tc>
          <w:tcPr>
            <w:tcW w:w="2168"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0431A" w:rsidR="00F25D98" w:rsidRDefault="00F377E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88AC2E" w:rsidR="001E41F3" w:rsidRDefault="002E5578" w:rsidP="00F377E7">
            <w:pPr>
              <w:pStyle w:val="CRCoverPage"/>
              <w:spacing w:after="0"/>
              <w:ind w:left="100"/>
              <w:rPr>
                <w:noProof/>
              </w:rPr>
            </w:pPr>
            <w:fldSimple w:instr=" DOCPROPERTY  CrTitle  \* MERGEFORMAT ">
              <w:r w:rsidR="00F377E7">
                <w:t>Correct octect numbering of additional parameters list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FBAEF8" w:rsidR="001E41F3" w:rsidRDefault="00570453" w:rsidP="005354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54CE">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CDFA9A" w:rsidR="001E41F3" w:rsidRDefault="00570453" w:rsidP="00C074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7428">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24FC55" w:rsidR="001E41F3" w:rsidRDefault="00570453" w:rsidP="00FF0B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0B0A">
              <w:rPr>
                <w:noProof/>
              </w:rPr>
              <w:t>2020-11-02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AAB8AB" w:rsidR="001E41F3" w:rsidRDefault="00570453" w:rsidP="00A9513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95133">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5595CA" w:rsidR="001E41F3" w:rsidRDefault="00570453" w:rsidP="00FF0B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F0B0A">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4E65400" w:rsidR="001E41F3" w:rsidRDefault="00D7215A" w:rsidP="00D7215A">
            <w:pPr>
              <w:pStyle w:val="CRCoverPage"/>
              <w:spacing w:after="0"/>
              <w:ind w:left="100"/>
              <w:rPr>
                <w:noProof/>
              </w:rPr>
            </w:pPr>
            <w:r>
              <w:rPr>
                <w:noProof/>
              </w:rPr>
              <w:t xml:space="preserve">In table </w:t>
            </w:r>
            <w:r w:rsidRPr="007E2689">
              <w:rPr>
                <w:lang w:val="fr-FR"/>
              </w:rPr>
              <w:t>Table</w:t>
            </w:r>
            <w:r w:rsidRPr="007E2689">
              <w:rPr>
                <w:caps/>
                <w:lang w:val="fr-FR"/>
              </w:rPr>
              <w:t xml:space="preserve"> </w:t>
            </w:r>
            <w:r w:rsidRPr="007E2689">
              <w:rPr>
                <w:lang w:val="fr-FR"/>
              </w:rPr>
              <w:t>10.5.154/3GPP TS 24.008</w:t>
            </w:r>
            <w:r>
              <w:rPr>
                <w:lang w:val="fr-FR"/>
              </w:rPr>
              <w:t>, the range of a</w:t>
            </w:r>
            <w:r>
              <w:rPr>
                <w:noProof/>
              </w:rPr>
              <w:t xml:space="preserve">dditional parameters list shows as </w:t>
            </w:r>
            <w:r w:rsidRPr="00D7215A">
              <w:rPr>
                <w:noProof/>
              </w:rPr>
              <w:t xml:space="preserve">octets </w:t>
            </w:r>
            <w:r>
              <w:rPr>
                <w:noProof/>
              </w:rPr>
              <w:t>"</w:t>
            </w:r>
            <w:r w:rsidRPr="00D7215A">
              <w:rPr>
                <w:noProof/>
              </w:rPr>
              <w:t>w+1 to</w:t>
            </w:r>
            <w:r>
              <w:rPr>
                <w:noProof/>
              </w:rPr>
              <w:t xml:space="preserve"> z". It should be "w+1 to za" as shown in f</w:t>
            </w:r>
            <w:r w:rsidRPr="00CC3233">
              <w:rPr>
                <w:lang w:val="fr-FR"/>
              </w:rPr>
              <w:t>igure 10.5.136/3GPP TS 24.008</w:t>
            </w:r>
            <w:r>
              <w:rPr>
                <w:lang w:val="fr-FR"/>
              </w:rPr>
              <w:t xml:space="preserve"> with adding container ID w</w:t>
            </w:r>
            <w:r w:rsidRPr="00D7215A">
              <w:rPr>
                <w:lang w:val="fr-FR"/>
              </w:rPr>
              <w:t>ith the length of two octets</w:t>
            </w:r>
            <w:r>
              <w:rPr>
                <w:lang w:val="fr-F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00515"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52429D" w:rsidR="001E41F3" w:rsidRDefault="00200515" w:rsidP="00200515">
            <w:pPr>
              <w:pStyle w:val="CRCoverPage"/>
              <w:spacing w:after="0"/>
              <w:ind w:left="100"/>
              <w:rPr>
                <w:noProof/>
                <w:lang w:eastAsia="zh-CN"/>
              </w:rPr>
            </w:pPr>
            <w:r>
              <w:rPr>
                <w:rFonts w:hint="eastAsia"/>
                <w:noProof/>
                <w:lang w:eastAsia="zh-CN"/>
              </w:rPr>
              <w:t xml:space="preserve">Correct the range of </w:t>
            </w:r>
            <w:r>
              <w:rPr>
                <w:lang w:val="fr-FR"/>
              </w:rPr>
              <w:t>a</w:t>
            </w:r>
            <w:r>
              <w:rPr>
                <w:noProof/>
              </w:rPr>
              <w:t>dditional parameters list to "</w:t>
            </w:r>
            <w:r w:rsidRPr="00D7215A">
              <w:rPr>
                <w:noProof/>
              </w:rPr>
              <w:t>octets w+1 to</w:t>
            </w:r>
            <w:r>
              <w:rPr>
                <w:noProof/>
              </w:rPr>
              <w:t xml:space="preserve"> </w:t>
            </w:r>
            <w:r w:rsidRPr="00200515">
              <w:rPr>
                <w:b/>
                <w:noProof/>
              </w:rPr>
              <w:t>za</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4756B8" w:rsidR="001E41F3" w:rsidRDefault="00200515" w:rsidP="00200515">
            <w:pPr>
              <w:pStyle w:val="CRCoverPage"/>
              <w:spacing w:after="0"/>
              <w:ind w:left="100"/>
              <w:rPr>
                <w:noProof/>
                <w:lang w:eastAsia="zh-CN"/>
              </w:rPr>
            </w:pPr>
            <w:r>
              <w:rPr>
                <w:rFonts w:hint="eastAsia"/>
                <w:noProof/>
                <w:lang w:eastAsia="zh-CN"/>
              </w:rPr>
              <w:t xml:space="preserve">Range of </w:t>
            </w:r>
            <w:r>
              <w:rPr>
                <w:lang w:val="fr-FR"/>
              </w:rPr>
              <w:t>a</w:t>
            </w:r>
            <w:r>
              <w:rPr>
                <w:noProof/>
              </w:rPr>
              <w:t>dditional parameters list is not consistent with f</w:t>
            </w:r>
            <w:r w:rsidRPr="00CC3233">
              <w:rPr>
                <w:lang w:val="fr-FR"/>
              </w:rPr>
              <w:t>i</w:t>
            </w:r>
            <w:r>
              <w:rPr>
                <w:lang w:val="fr-FR"/>
              </w:rPr>
              <w:t>gure </w:t>
            </w:r>
            <w:r w:rsidR="007D0C36">
              <w:rPr>
                <w:lang w:val="fr-FR"/>
              </w:rPr>
              <w:t>10.5.136/3GPP </w:t>
            </w:r>
            <w:r w:rsidRPr="00CC3233">
              <w:rPr>
                <w:lang w:val="fr-FR"/>
              </w:rPr>
              <w:t>TS 24.008</w:t>
            </w:r>
            <w:r>
              <w:rPr>
                <w:lang w:val="fr-FR"/>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A4279D" w:rsidR="001E41F3" w:rsidRDefault="007D0C36">
            <w:pPr>
              <w:pStyle w:val="CRCoverPage"/>
              <w:spacing w:after="0"/>
              <w:ind w:left="100"/>
              <w:rPr>
                <w:noProof/>
                <w:lang w:eastAsia="zh-CN"/>
              </w:rPr>
            </w:pPr>
            <w:r>
              <w:rPr>
                <w:rFonts w:hint="eastAsia"/>
                <w:noProof/>
                <w:lang w:eastAsia="zh-CN"/>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486C6B" w14:textId="77777777" w:rsidR="00EB7C3A" w:rsidRPr="00977A87" w:rsidRDefault="00EB7C3A" w:rsidP="00EB7C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bookmarkStart w:id="4" w:name="_Toc20130886"/>
      <w:bookmarkStart w:id="5" w:name="_Toc27731381"/>
      <w:bookmarkStart w:id="6" w:name="_Toc35957641"/>
      <w:bookmarkStart w:id="7" w:name="_Toc45098298"/>
      <w:bookmarkStart w:id="8" w:name="_Toc51935536"/>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bookmarkEnd w:id="3"/>
    <w:p w14:paraId="7F4C0206" w14:textId="77777777" w:rsidR="00EB7C3A" w:rsidRPr="00FE320E" w:rsidRDefault="00EB7C3A" w:rsidP="00EB7C3A">
      <w:pPr>
        <w:pStyle w:val="5"/>
      </w:pPr>
      <w:r w:rsidRPr="00FE320E">
        <w:t>10.5.6.3</w:t>
      </w:r>
      <w:r>
        <w:t>.1</w:t>
      </w:r>
      <w:r>
        <w:tab/>
        <w:t>General</w:t>
      </w:r>
      <w:bookmarkEnd w:id="4"/>
      <w:bookmarkEnd w:id="5"/>
      <w:bookmarkEnd w:id="6"/>
      <w:bookmarkEnd w:id="7"/>
      <w:bookmarkEnd w:id="8"/>
    </w:p>
    <w:p w14:paraId="21F68A81" w14:textId="77777777" w:rsidR="00EB7C3A" w:rsidRPr="00FE320E" w:rsidRDefault="00EB7C3A" w:rsidP="00EB7C3A">
      <w:r w:rsidRPr="00FE320E">
        <w:t xml:space="preserve">The purpose of the </w:t>
      </w:r>
      <w:r w:rsidRPr="00FE320E">
        <w:rPr>
          <w:i/>
        </w:rPr>
        <w:t xml:space="preserve">protocol configuration options </w:t>
      </w:r>
      <w:r w:rsidRPr="00FE320E">
        <w:t>information element is to:</w:t>
      </w:r>
    </w:p>
    <w:p w14:paraId="0A2C471D" w14:textId="77777777" w:rsidR="00EB7C3A" w:rsidRPr="00FE320E" w:rsidRDefault="00EB7C3A" w:rsidP="00EB7C3A">
      <w:pPr>
        <w:pStyle w:val="B1"/>
      </w:pPr>
      <w:r w:rsidRPr="00FE320E">
        <w:t>-</w:t>
      </w:r>
      <w:r w:rsidRPr="00FE320E">
        <w:tab/>
        <w:t>transfer external network protocol options associated with a PDP context activation, and</w:t>
      </w:r>
    </w:p>
    <w:p w14:paraId="5FB0EB9D" w14:textId="77777777" w:rsidR="00EB7C3A" w:rsidRPr="00FE320E" w:rsidRDefault="00EB7C3A" w:rsidP="00EB7C3A">
      <w:pPr>
        <w:pStyle w:val="B1"/>
      </w:pPr>
      <w:r w:rsidRPr="00FE320E">
        <w:t>-</w:t>
      </w:r>
      <w:r w:rsidRPr="00FE320E">
        <w:tab/>
        <w:t>transfer additional (protocol) data (e.g. configuration parameters, error codes or messages/events) associated with an external protocol or an application.</w:t>
      </w:r>
    </w:p>
    <w:p w14:paraId="214BDC33" w14:textId="77777777" w:rsidR="00EB7C3A" w:rsidRPr="00FE320E" w:rsidRDefault="00EB7C3A" w:rsidP="00EB7C3A">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764B5529" w14:textId="77777777" w:rsidR="00EB7C3A" w:rsidRPr="00FE320E" w:rsidRDefault="00EB7C3A" w:rsidP="00EB7C3A">
      <w:r w:rsidRPr="00FE320E">
        <w:t xml:space="preserve">The </w:t>
      </w:r>
      <w:r w:rsidRPr="00FE320E">
        <w:rPr>
          <w:i/>
        </w:rPr>
        <w:t xml:space="preserve">protocol configuration options </w:t>
      </w:r>
      <w:r w:rsidRPr="00FE320E">
        <w:t>information element is coded as shown in figure 10.5.136/3GPP TS 24.008 and table 10.5.154/3GPP TS 24.008.</w:t>
      </w:r>
    </w:p>
    <w:p w14:paraId="430EEE6B" w14:textId="77777777" w:rsidR="00EB7C3A" w:rsidRPr="00FE320E" w:rsidRDefault="00EB7C3A" w:rsidP="00EB7C3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B7C3A" w:rsidRPr="00FE320E" w14:paraId="226377B0" w14:textId="77777777" w:rsidTr="00F8750A">
        <w:trPr>
          <w:gridBefore w:val="1"/>
          <w:wBefore w:w="28" w:type="dxa"/>
          <w:cantSplit/>
          <w:jc w:val="center"/>
        </w:trPr>
        <w:tc>
          <w:tcPr>
            <w:tcW w:w="709" w:type="dxa"/>
            <w:tcBorders>
              <w:bottom w:val="single" w:sz="6" w:space="0" w:color="auto"/>
            </w:tcBorders>
          </w:tcPr>
          <w:p w14:paraId="2EDD67B2" w14:textId="77777777" w:rsidR="00EB7C3A" w:rsidRPr="004E051B" w:rsidRDefault="00EB7C3A" w:rsidP="00F8750A">
            <w:pPr>
              <w:pStyle w:val="TAC"/>
            </w:pPr>
            <w:r w:rsidRPr="004E051B">
              <w:t>8</w:t>
            </w:r>
          </w:p>
        </w:tc>
        <w:tc>
          <w:tcPr>
            <w:tcW w:w="709" w:type="dxa"/>
            <w:tcBorders>
              <w:bottom w:val="single" w:sz="6" w:space="0" w:color="auto"/>
            </w:tcBorders>
          </w:tcPr>
          <w:p w14:paraId="7EDFF5EC" w14:textId="77777777" w:rsidR="00EB7C3A" w:rsidRPr="004E051B" w:rsidRDefault="00EB7C3A" w:rsidP="00F8750A">
            <w:pPr>
              <w:pStyle w:val="TAC"/>
            </w:pPr>
            <w:r w:rsidRPr="004E051B">
              <w:t>7</w:t>
            </w:r>
          </w:p>
        </w:tc>
        <w:tc>
          <w:tcPr>
            <w:tcW w:w="709" w:type="dxa"/>
            <w:tcBorders>
              <w:bottom w:val="single" w:sz="6" w:space="0" w:color="auto"/>
            </w:tcBorders>
          </w:tcPr>
          <w:p w14:paraId="70EA4BE7" w14:textId="77777777" w:rsidR="00EB7C3A" w:rsidRPr="004E051B" w:rsidRDefault="00EB7C3A" w:rsidP="00F8750A">
            <w:pPr>
              <w:pStyle w:val="TAC"/>
            </w:pPr>
            <w:r w:rsidRPr="004E051B">
              <w:t>6</w:t>
            </w:r>
          </w:p>
        </w:tc>
        <w:tc>
          <w:tcPr>
            <w:tcW w:w="709" w:type="dxa"/>
            <w:tcBorders>
              <w:bottom w:val="single" w:sz="6" w:space="0" w:color="auto"/>
            </w:tcBorders>
          </w:tcPr>
          <w:p w14:paraId="676ECFC8" w14:textId="77777777" w:rsidR="00EB7C3A" w:rsidRPr="004E051B" w:rsidRDefault="00EB7C3A" w:rsidP="00F8750A">
            <w:pPr>
              <w:pStyle w:val="TAC"/>
            </w:pPr>
            <w:r w:rsidRPr="004E051B">
              <w:t>5</w:t>
            </w:r>
          </w:p>
        </w:tc>
        <w:tc>
          <w:tcPr>
            <w:tcW w:w="708" w:type="dxa"/>
            <w:tcBorders>
              <w:bottom w:val="single" w:sz="6" w:space="0" w:color="auto"/>
            </w:tcBorders>
          </w:tcPr>
          <w:p w14:paraId="21261708" w14:textId="77777777" w:rsidR="00EB7C3A" w:rsidRPr="004E051B" w:rsidRDefault="00EB7C3A" w:rsidP="00F8750A">
            <w:pPr>
              <w:pStyle w:val="TAC"/>
            </w:pPr>
            <w:r w:rsidRPr="004E051B">
              <w:t>4</w:t>
            </w:r>
          </w:p>
        </w:tc>
        <w:tc>
          <w:tcPr>
            <w:tcW w:w="709" w:type="dxa"/>
            <w:tcBorders>
              <w:bottom w:val="single" w:sz="6" w:space="0" w:color="auto"/>
            </w:tcBorders>
          </w:tcPr>
          <w:p w14:paraId="4D4E4C8C" w14:textId="77777777" w:rsidR="00EB7C3A" w:rsidRPr="004E051B" w:rsidRDefault="00EB7C3A" w:rsidP="00F8750A">
            <w:pPr>
              <w:pStyle w:val="TAC"/>
            </w:pPr>
            <w:r w:rsidRPr="004E051B">
              <w:t>3</w:t>
            </w:r>
          </w:p>
        </w:tc>
        <w:tc>
          <w:tcPr>
            <w:tcW w:w="709" w:type="dxa"/>
            <w:tcBorders>
              <w:bottom w:val="single" w:sz="6" w:space="0" w:color="auto"/>
            </w:tcBorders>
          </w:tcPr>
          <w:p w14:paraId="4FDB6B01" w14:textId="77777777" w:rsidR="00EB7C3A" w:rsidRPr="004E051B" w:rsidRDefault="00EB7C3A" w:rsidP="00F8750A">
            <w:pPr>
              <w:pStyle w:val="TAC"/>
            </w:pPr>
            <w:r w:rsidRPr="004E051B">
              <w:t>2</w:t>
            </w:r>
          </w:p>
        </w:tc>
        <w:tc>
          <w:tcPr>
            <w:tcW w:w="709" w:type="dxa"/>
            <w:gridSpan w:val="2"/>
            <w:tcBorders>
              <w:bottom w:val="single" w:sz="6" w:space="0" w:color="auto"/>
            </w:tcBorders>
          </w:tcPr>
          <w:p w14:paraId="2FA4DE87" w14:textId="77777777" w:rsidR="00EB7C3A" w:rsidRPr="004E051B" w:rsidRDefault="00EB7C3A" w:rsidP="00F8750A">
            <w:pPr>
              <w:pStyle w:val="TAC"/>
            </w:pPr>
            <w:r w:rsidRPr="004E051B">
              <w:t>1</w:t>
            </w:r>
          </w:p>
        </w:tc>
        <w:tc>
          <w:tcPr>
            <w:tcW w:w="1346" w:type="dxa"/>
            <w:gridSpan w:val="2"/>
          </w:tcPr>
          <w:p w14:paraId="62F9C0B9" w14:textId="77777777" w:rsidR="00EB7C3A" w:rsidRPr="004E051B" w:rsidRDefault="00EB7C3A" w:rsidP="00F8750A">
            <w:pPr>
              <w:pStyle w:val="TAC"/>
            </w:pPr>
          </w:p>
        </w:tc>
      </w:tr>
      <w:tr w:rsidR="00EB7C3A" w:rsidRPr="00FE320E" w14:paraId="6AA86DFC"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F365CA" w14:textId="77777777" w:rsidR="00EB7C3A" w:rsidRPr="004E051B" w:rsidRDefault="00EB7C3A" w:rsidP="00F8750A">
            <w:pPr>
              <w:pStyle w:val="TAC"/>
            </w:pPr>
            <w:r w:rsidRPr="004E051B">
              <w:t>Protocol configuration options IEI</w:t>
            </w:r>
          </w:p>
        </w:tc>
        <w:tc>
          <w:tcPr>
            <w:tcW w:w="1346" w:type="dxa"/>
            <w:gridSpan w:val="2"/>
          </w:tcPr>
          <w:p w14:paraId="0094E1D6" w14:textId="77777777" w:rsidR="00EB7C3A" w:rsidRPr="004E051B" w:rsidRDefault="00EB7C3A" w:rsidP="00F8750A">
            <w:pPr>
              <w:pStyle w:val="TAL"/>
            </w:pPr>
            <w:r w:rsidRPr="004E051B">
              <w:t>octet 1</w:t>
            </w:r>
          </w:p>
        </w:tc>
      </w:tr>
      <w:tr w:rsidR="00EB7C3A" w:rsidRPr="00FE320E" w14:paraId="0C96BC2A"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9052EF" w14:textId="77777777" w:rsidR="00EB7C3A" w:rsidRPr="004E051B" w:rsidRDefault="00EB7C3A" w:rsidP="00F8750A">
            <w:pPr>
              <w:pStyle w:val="TAC"/>
            </w:pPr>
            <w:r w:rsidRPr="004E051B">
              <w:t>Length of protocol config. options contents</w:t>
            </w:r>
          </w:p>
        </w:tc>
        <w:tc>
          <w:tcPr>
            <w:tcW w:w="1346" w:type="dxa"/>
            <w:gridSpan w:val="2"/>
          </w:tcPr>
          <w:p w14:paraId="6DCA7FD3" w14:textId="77777777" w:rsidR="00EB7C3A" w:rsidRPr="004E051B" w:rsidRDefault="00EB7C3A" w:rsidP="00F8750A">
            <w:pPr>
              <w:pStyle w:val="TAL"/>
            </w:pPr>
            <w:r w:rsidRPr="004E051B">
              <w:t>octet 2</w:t>
            </w:r>
          </w:p>
        </w:tc>
      </w:tr>
      <w:tr w:rsidR="00EB7C3A" w:rsidRPr="00FE320E" w14:paraId="21693B3B" w14:textId="77777777" w:rsidTr="00F8750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DBD4A23" w14:textId="77777777" w:rsidR="00EB7C3A" w:rsidRPr="004E051B" w:rsidRDefault="00EB7C3A" w:rsidP="00F8750A">
            <w:pPr>
              <w:pStyle w:val="TAC"/>
            </w:pPr>
            <w:r w:rsidRPr="004E051B">
              <w:t>1</w:t>
            </w:r>
            <w:r w:rsidRPr="004E051B">
              <w:br/>
              <w:t>ext</w:t>
            </w:r>
          </w:p>
        </w:tc>
        <w:tc>
          <w:tcPr>
            <w:tcW w:w="2835" w:type="dxa"/>
            <w:gridSpan w:val="4"/>
            <w:tcBorders>
              <w:top w:val="single" w:sz="6" w:space="0" w:color="auto"/>
              <w:bottom w:val="single" w:sz="6" w:space="0" w:color="auto"/>
            </w:tcBorders>
          </w:tcPr>
          <w:p w14:paraId="31D1E101" w14:textId="77777777" w:rsidR="00EB7C3A" w:rsidRPr="004E051B" w:rsidRDefault="00EB7C3A" w:rsidP="00F8750A">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5BB1B75B" w14:textId="77777777" w:rsidR="00EB7C3A" w:rsidRPr="004E051B" w:rsidRDefault="00EB7C3A" w:rsidP="00F8750A">
            <w:pPr>
              <w:pStyle w:val="TAC"/>
            </w:pPr>
            <w:r w:rsidRPr="004E051B">
              <w:t>Configuration</w:t>
            </w:r>
            <w:r w:rsidRPr="004E051B">
              <w:br/>
              <w:t>protocol</w:t>
            </w:r>
          </w:p>
        </w:tc>
        <w:tc>
          <w:tcPr>
            <w:tcW w:w="1346" w:type="dxa"/>
            <w:gridSpan w:val="2"/>
          </w:tcPr>
          <w:p w14:paraId="4BD40FA6" w14:textId="77777777" w:rsidR="00EB7C3A" w:rsidRPr="004E051B" w:rsidRDefault="00EB7C3A" w:rsidP="00F8750A">
            <w:pPr>
              <w:pStyle w:val="TAL"/>
            </w:pPr>
            <w:r w:rsidRPr="004E051B">
              <w:t>octet 3</w:t>
            </w:r>
          </w:p>
        </w:tc>
      </w:tr>
      <w:tr w:rsidR="00EB7C3A" w:rsidRPr="00FE320E" w14:paraId="0609EB72"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121DCC" w14:textId="77777777" w:rsidR="00EB7C3A" w:rsidRPr="004E051B" w:rsidRDefault="00EB7C3A" w:rsidP="00F8750A">
            <w:pPr>
              <w:pStyle w:val="TAC"/>
            </w:pPr>
            <w:r w:rsidRPr="004E051B">
              <w:t>Protocol ID 1</w:t>
            </w:r>
            <w:r w:rsidRPr="004E051B">
              <w:br/>
            </w:r>
          </w:p>
        </w:tc>
        <w:tc>
          <w:tcPr>
            <w:tcW w:w="1346" w:type="dxa"/>
            <w:gridSpan w:val="2"/>
          </w:tcPr>
          <w:p w14:paraId="1B0E135F" w14:textId="77777777" w:rsidR="00EB7C3A" w:rsidRPr="004E051B" w:rsidRDefault="00EB7C3A" w:rsidP="00F8750A">
            <w:pPr>
              <w:pStyle w:val="TAL"/>
            </w:pPr>
            <w:r w:rsidRPr="004E051B">
              <w:t>octet 4</w:t>
            </w:r>
            <w:r w:rsidRPr="004E051B">
              <w:br/>
              <w:t>octet 5</w:t>
            </w:r>
          </w:p>
        </w:tc>
      </w:tr>
      <w:tr w:rsidR="00EB7C3A" w:rsidRPr="00FE320E" w14:paraId="373C9DE6"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59A3647" w14:textId="77777777" w:rsidR="00EB7C3A" w:rsidRPr="004E051B" w:rsidRDefault="00EB7C3A" w:rsidP="00F8750A">
            <w:pPr>
              <w:pStyle w:val="TAC"/>
            </w:pPr>
            <w:r w:rsidRPr="004E051B">
              <w:t>Length of protocol ID 1 contents</w:t>
            </w:r>
          </w:p>
        </w:tc>
        <w:tc>
          <w:tcPr>
            <w:tcW w:w="1346" w:type="dxa"/>
            <w:gridSpan w:val="2"/>
          </w:tcPr>
          <w:p w14:paraId="48210EAB" w14:textId="77777777" w:rsidR="00EB7C3A" w:rsidRPr="004E051B" w:rsidRDefault="00EB7C3A" w:rsidP="00F8750A">
            <w:pPr>
              <w:pStyle w:val="TAL"/>
            </w:pPr>
            <w:r w:rsidRPr="004E051B">
              <w:t>octet 6</w:t>
            </w:r>
          </w:p>
        </w:tc>
      </w:tr>
      <w:tr w:rsidR="00EB7C3A" w:rsidRPr="00FE320E" w14:paraId="5008811E"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8249FC" w14:textId="77777777" w:rsidR="00EB7C3A" w:rsidRPr="004E051B" w:rsidRDefault="00EB7C3A" w:rsidP="00F8750A">
            <w:pPr>
              <w:pStyle w:val="TAC"/>
            </w:pPr>
            <w:r w:rsidRPr="004E051B">
              <w:br/>
              <w:t>Protocol ID 1 contents</w:t>
            </w:r>
          </w:p>
        </w:tc>
        <w:tc>
          <w:tcPr>
            <w:tcW w:w="1346" w:type="dxa"/>
            <w:gridSpan w:val="2"/>
          </w:tcPr>
          <w:p w14:paraId="405D22B0" w14:textId="77777777" w:rsidR="00EB7C3A" w:rsidRPr="004E051B" w:rsidRDefault="00EB7C3A" w:rsidP="00F8750A">
            <w:pPr>
              <w:pStyle w:val="TAL"/>
            </w:pPr>
            <w:r w:rsidRPr="004E051B">
              <w:t>octet 7</w:t>
            </w:r>
            <w:r w:rsidRPr="004E051B">
              <w:br/>
            </w:r>
            <w:r w:rsidRPr="004E051B">
              <w:br/>
              <w:t>octet m</w:t>
            </w:r>
          </w:p>
        </w:tc>
      </w:tr>
      <w:tr w:rsidR="00EB7C3A" w:rsidRPr="00FE320E" w14:paraId="05969400"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4E4B2A" w14:textId="77777777" w:rsidR="00EB7C3A" w:rsidRPr="004E051B" w:rsidRDefault="00EB7C3A" w:rsidP="00F8750A">
            <w:pPr>
              <w:pStyle w:val="TAC"/>
            </w:pPr>
            <w:r w:rsidRPr="004E051B">
              <w:t>Protocol ID 2</w:t>
            </w:r>
            <w:r w:rsidRPr="004E051B">
              <w:br/>
            </w:r>
          </w:p>
        </w:tc>
        <w:tc>
          <w:tcPr>
            <w:tcW w:w="1346" w:type="dxa"/>
            <w:gridSpan w:val="2"/>
          </w:tcPr>
          <w:p w14:paraId="63A68058" w14:textId="77777777" w:rsidR="00EB7C3A" w:rsidRPr="004E051B" w:rsidRDefault="00EB7C3A" w:rsidP="00F8750A">
            <w:pPr>
              <w:pStyle w:val="TAL"/>
            </w:pPr>
            <w:r w:rsidRPr="004E051B">
              <w:t>octet m+1</w:t>
            </w:r>
            <w:r w:rsidRPr="004E051B">
              <w:br/>
              <w:t>octet m+2</w:t>
            </w:r>
          </w:p>
        </w:tc>
      </w:tr>
      <w:tr w:rsidR="00EB7C3A" w:rsidRPr="00FE320E" w14:paraId="17EF404C"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B88A48" w14:textId="77777777" w:rsidR="00EB7C3A" w:rsidRPr="004E051B" w:rsidRDefault="00EB7C3A" w:rsidP="00F8750A">
            <w:pPr>
              <w:pStyle w:val="TAC"/>
            </w:pPr>
            <w:r w:rsidRPr="004E051B">
              <w:t>Length of protocol ID 2 contents</w:t>
            </w:r>
          </w:p>
        </w:tc>
        <w:tc>
          <w:tcPr>
            <w:tcW w:w="1346" w:type="dxa"/>
            <w:gridSpan w:val="2"/>
          </w:tcPr>
          <w:p w14:paraId="4E9DD488" w14:textId="77777777" w:rsidR="00EB7C3A" w:rsidRPr="004E051B" w:rsidRDefault="00EB7C3A" w:rsidP="00F8750A">
            <w:pPr>
              <w:pStyle w:val="TAL"/>
            </w:pPr>
            <w:r w:rsidRPr="004E051B">
              <w:t>octet m+3</w:t>
            </w:r>
          </w:p>
        </w:tc>
      </w:tr>
      <w:tr w:rsidR="00EB7C3A" w:rsidRPr="00FE320E" w14:paraId="7A5C12AB"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8263BF" w14:textId="77777777" w:rsidR="00EB7C3A" w:rsidRPr="004E051B" w:rsidRDefault="00EB7C3A" w:rsidP="00F8750A">
            <w:pPr>
              <w:pStyle w:val="TAC"/>
            </w:pPr>
            <w:r w:rsidRPr="004E051B">
              <w:br/>
              <w:t>Protocol ID 2 contents</w:t>
            </w:r>
          </w:p>
        </w:tc>
        <w:tc>
          <w:tcPr>
            <w:tcW w:w="1346" w:type="dxa"/>
            <w:gridSpan w:val="2"/>
          </w:tcPr>
          <w:p w14:paraId="353982CF" w14:textId="77777777" w:rsidR="00EB7C3A" w:rsidRPr="004E051B" w:rsidRDefault="00EB7C3A" w:rsidP="00F8750A">
            <w:pPr>
              <w:pStyle w:val="TAL"/>
            </w:pPr>
            <w:r w:rsidRPr="004E051B">
              <w:t>octet m+4</w:t>
            </w:r>
            <w:r w:rsidRPr="004E051B">
              <w:br/>
            </w:r>
            <w:r w:rsidRPr="004E051B">
              <w:br/>
              <w:t>octet n</w:t>
            </w:r>
          </w:p>
        </w:tc>
      </w:tr>
      <w:tr w:rsidR="00EB7C3A" w:rsidRPr="00FE320E" w14:paraId="3073C76F"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945114C" w14:textId="77777777" w:rsidR="00EB7C3A" w:rsidRPr="004E051B" w:rsidRDefault="00EB7C3A" w:rsidP="00F8750A">
            <w:pPr>
              <w:pStyle w:val="TAC"/>
            </w:pPr>
            <w:r w:rsidRPr="004E051B">
              <w:br/>
              <w:t>. . .</w:t>
            </w:r>
          </w:p>
        </w:tc>
        <w:tc>
          <w:tcPr>
            <w:tcW w:w="1346" w:type="dxa"/>
            <w:gridSpan w:val="2"/>
          </w:tcPr>
          <w:p w14:paraId="29B56F18" w14:textId="77777777" w:rsidR="00EB7C3A" w:rsidRPr="004E051B" w:rsidRDefault="00EB7C3A" w:rsidP="00F8750A">
            <w:pPr>
              <w:pStyle w:val="TAL"/>
            </w:pPr>
            <w:r w:rsidRPr="004E051B">
              <w:t>octet n+1</w:t>
            </w:r>
            <w:r w:rsidRPr="004E051B">
              <w:br/>
            </w:r>
            <w:r w:rsidRPr="004E051B">
              <w:br/>
              <w:t>octet u</w:t>
            </w:r>
          </w:p>
        </w:tc>
      </w:tr>
      <w:tr w:rsidR="00EB7C3A" w:rsidRPr="00FE320E" w14:paraId="1618A477"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B6AD63" w14:textId="77777777" w:rsidR="00EB7C3A" w:rsidRPr="004E051B" w:rsidRDefault="00EB7C3A" w:rsidP="00F8750A">
            <w:pPr>
              <w:pStyle w:val="TAC"/>
            </w:pPr>
            <w:r w:rsidRPr="004E051B">
              <w:t>Protocol ID n-1</w:t>
            </w:r>
            <w:r w:rsidRPr="004E051B">
              <w:br/>
            </w:r>
          </w:p>
        </w:tc>
        <w:tc>
          <w:tcPr>
            <w:tcW w:w="1346" w:type="dxa"/>
            <w:gridSpan w:val="2"/>
          </w:tcPr>
          <w:p w14:paraId="4F26946B" w14:textId="77777777" w:rsidR="00EB7C3A" w:rsidRPr="004E051B" w:rsidRDefault="00EB7C3A" w:rsidP="00F8750A">
            <w:pPr>
              <w:pStyle w:val="TAL"/>
            </w:pPr>
            <w:r w:rsidRPr="004E051B">
              <w:t>octet u+1</w:t>
            </w:r>
            <w:r w:rsidRPr="004E051B">
              <w:br/>
              <w:t>octet u+2</w:t>
            </w:r>
          </w:p>
        </w:tc>
      </w:tr>
      <w:tr w:rsidR="00EB7C3A" w:rsidRPr="00FE320E" w14:paraId="13F74713"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6A29AB" w14:textId="77777777" w:rsidR="00EB7C3A" w:rsidRPr="004E051B" w:rsidRDefault="00EB7C3A" w:rsidP="00F8750A">
            <w:pPr>
              <w:pStyle w:val="TAC"/>
            </w:pPr>
            <w:r w:rsidRPr="004E051B">
              <w:t>Length of protocol ID n-1 contents</w:t>
            </w:r>
          </w:p>
        </w:tc>
        <w:tc>
          <w:tcPr>
            <w:tcW w:w="1346" w:type="dxa"/>
            <w:gridSpan w:val="2"/>
          </w:tcPr>
          <w:p w14:paraId="65CD670D" w14:textId="77777777" w:rsidR="00EB7C3A" w:rsidRPr="004E051B" w:rsidRDefault="00EB7C3A" w:rsidP="00F8750A">
            <w:pPr>
              <w:pStyle w:val="TAL"/>
            </w:pPr>
            <w:r w:rsidRPr="004E051B">
              <w:t>octet u+3</w:t>
            </w:r>
          </w:p>
        </w:tc>
      </w:tr>
      <w:tr w:rsidR="00EB7C3A" w:rsidRPr="00FE320E" w14:paraId="13CEAB63"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6E6638" w14:textId="77777777" w:rsidR="00EB7C3A" w:rsidRPr="004E051B" w:rsidRDefault="00EB7C3A" w:rsidP="00F8750A">
            <w:pPr>
              <w:pStyle w:val="TAC"/>
            </w:pPr>
            <w:r w:rsidRPr="004E051B">
              <w:br/>
              <w:t>Protocol ID n-1 contents</w:t>
            </w:r>
          </w:p>
        </w:tc>
        <w:tc>
          <w:tcPr>
            <w:tcW w:w="1346" w:type="dxa"/>
            <w:gridSpan w:val="2"/>
          </w:tcPr>
          <w:p w14:paraId="76541C4D" w14:textId="77777777" w:rsidR="00EB7C3A" w:rsidRPr="004E051B" w:rsidRDefault="00EB7C3A" w:rsidP="00F8750A">
            <w:pPr>
              <w:pStyle w:val="TAL"/>
            </w:pPr>
            <w:r w:rsidRPr="004E051B">
              <w:t>octet u+4</w:t>
            </w:r>
            <w:r w:rsidRPr="004E051B">
              <w:br/>
            </w:r>
            <w:r w:rsidRPr="004E051B">
              <w:br/>
              <w:t>octet v</w:t>
            </w:r>
          </w:p>
        </w:tc>
      </w:tr>
      <w:tr w:rsidR="00EB7C3A" w:rsidRPr="00FE320E" w14:paraId="0DFA3F53"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91C0B7" w14:textId="77777777" w:rsidR="00EB7C3A" w:rsidRPr="004E051B" w:rsidRDefault="00EB7C3A" w:rsidP="00F8750A">
            <w:pPr>
              <w:pStyle w:val="TAC"/>
            </w:pPr>
            <w:r w:rsidRPr="004E051B">
              <w:t>Protocol ID n</w:t>
            </w:r>
            <w:r w:rsidRPr="004E051B">
              <w:br/>
            </w:r>
          </w:p>
        </w:tc>
        <w:tc>
          <w:tcPr>
            <w:tcW w:w="1346" w:type="dxa"/>
            <w:gridSpan w:val="2"/>
          </w:tcPr>
          <w:p w14:paraId="449B1ED2" w14:textId="77777777" w:rsidR="00EB7C3A" w:rsidRPr="004E051B" w:rsidRDefault="00EB7C3A" w:rsidP="00F8750A">
            <w:pPr>
              <w:pStyle w:val="TAL"/>
            </w:pPr>
            <w:r w:rsidRPr="004E051B">
              <w:t>octet v+1</w:t>
            </w:r>
            <w:r w:rsidRPr="004E051B">
              <w:br/>
              <w:t>octet v+2</w:t>
            </w:r>
          </w:p>
        </w:tc>
      </w:tr>
      <w:tr w:rsidR="00EB7C3A" w:rsidRPr="00FE320E" w14:paraId="23BB2FB6"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45C0F3E" w14:textId="77777777" w:rsidR="00EB7C3A" w:rsidRPr="004E051B" w:rsidRDefault="00EB7C3A" w:rsidP="00F8750A">
            <w:pPr>
              <w:pStyle w:val="TAC"/>
            </w:pPr>
            <w:r w:rsidRPr="004E051B">
              <w:t>Length of protocol ID n contents</w:t>
            </w:r>
          </w:p>
        </w:tc>
        <w:tc>
          <w:tcPr>
            <w:tcW w:w="1346" w:type="dxa"/>
            <w:gridSpan w:val="2"/>
          </w:tcPr>
          <w:p w14:paraId="6AC1B149" w14:textId="77777777" w:rsidR="00EB7C3A" w:rsidRPr="004E051B" w:rsidRDefault="00EB7C3A" w:rsidP="00F8750A">
            <w:pPr>
              <w:pStyle w:val="TAL"/>
            </w:pPr>
            <w:r w:rsidRPr="004E051B">
              <w:t>octet v+3</w:t>
            </w:r>
          </w:p>
        </w:tc>
      </w:tr>
      <w:tr w:rsidR="00EB7C3A" w:rsidRPr="00FE320E" w14:paraId="73CA624B" w14:textId="77777777" w:rsidTr="00F8750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222C10" w14:textId="77777777" w:rsidR="00EB7C3A" w:rsidRPr="004E051B" w:rsidRDefault="00EB7C3A" w:rsidP="00F8750A">
            <w:pPr>
              <w:pStyle w:val="TAC"/>
            </w:pPr>
            <w:r w:rsidRPr="004E051B">
              <w:br/>
              <w:t>Protocol ID n contents</w:t>
            </w:r>
          </w:p>
        </w:tc>
        <w:tc>
          <w:tcPr>
            <w:tcW w:w="1346" w:type="dxa"/>
            <w:gridSpan w:val="2"/>
          </w:tcPr>
          <w:p w14:paraId="3D013E93" w14:textId="77777777" w:rsidR="00EB7C3A" w:rsidRPr="004E051B" w:rsidRDefault="00EB7C3A" w:rsidP="00F8750A">
            <w:pPr>
              <w:pStyle w:val="TAL"/>
            </w:pPr>
            <w:r w:rsidRPr="004E051B">
              <w:t>octet v+4</w:t>
            </w:r>
            <w:r w:rsidRPr="004E051B">
              <w:br/>
            </w:r>
            <w:r w:rsidRPr="004E051B">
              <w:br/>
              <w:t>octet w</w:t>
            </w:r>
          </w:p>
        </w:tc>
      </w:tr>
      <w:tr w:rsidR="00EB7C3A" w:rsidRPr="00FE320E" w14:paraId="3965041D"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629CFBB" w14:textId="77777777" w:rsidR="00EB7C3A" w:rsidRPr="004E051B" w:rsidRDefault="00EB7C3A" w:rsidP="00F8750A">
            <w:pPr>
              <w:pStyle w:val="TAC"/>
            </w:pPr>
            <w:r w:rsidRPr="004E051B">
              <w:t>Container ID 1</w:t>
            </w:r>
          </w:p>
        </w:tc>
        <w:tc>
          <w:tcPr>
            <w:tcW w:w="1346" w:type="dxa"/>
            <w:gridSpan w:val="2"/>
          </w:tcPr>
          <w:p w14:paraId="7D1315C4" w14:textId="77777777" w:rsidR="00EB7C3A" w:rsidRPr="004E051B" w:rsidRDefault="00EB7C3A" w:rsidP="00F8750A">
            <w:pPr>
              <w:pStyle w:val="TAL"/>
            </w:pPr>
            <w:r w:rsidRPr="004E051B">
              <w:t>octet w+1</w:t>
            </w:r>
          </w:p>
          <w:p w14:paraId="6037026D" w14:textId="77777777" w:rsidR="00EB7C3A" w:rsidRPr="004E051B" w:rsidRDefault="00EB7C3A" w:rsidP="00F8750A">
            <w:pPr>
              <w:pStyle w:val="TAL"/>
            </w:pPr>
            <w:r w:rsidRPr="004E051B">
              <w:t>octet w+2</w:t>
            </w:r>
          </w:p>
        </w:tc>
      </w:tr>
      <w:tr w:rsidR="00EB7C3A" w:rsidRPr="00FE320E" w14:paraId="08F4D30D"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5B9151" w14:textId="77777777" w:rsidR="00EB7C3A" w:rsidRPr="004E051B" w:rsidRDefault="00EB7C3A" w:rsidP="00F8750A">
            <w:pPr>
              <w:pStyle w:val="TAC"/>
            </w:pPr>
            <w:r w:rsidRPr="004E051B">
              <w:t>Length of container ID 1 contents</w:t>
            </w:r>
          </w:p>
        </w:tc>
        <w:tc>
          <w:tcPr>
            <w:tcW w:w="1346" w:type="dxa"/>
            <w:gridSpan w:val="2"/>
          </w:tcPr>
          <w:p w14:paraId="1AE2C6E4" w14:textId="77777777" w:rsidR="00EB7C3A" w:rsidRPr="004E051B" w:rsidRDefault="00EB7C3A" w:rsidP="00F8750A">
            <w:pPr>
              <w:pStyle w:val="TAL"/>
            </w:pPr>
            <w:r w:rsidRPr="004E051B">
              <w:t>octet w+3</w:t>
            </w:r>
          </w:p>
        </w:tc>
      </w:tr>
      <w:tr w:rsidR="00EB7C3A" w:rsidRPr="00FE320E" w14:paraId="0CFDE6E0"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51525F" w14:textId="77777777" w:rsidR="00EB7C3A" w:rsidRPr="004E051B" w:rsidRDefault="00EB7C3A" w:rsidP="00F8750A">
            <w:pPr>
              <w:pStyle w:val="TAC"/>
            </w:pPr>
            <w:r w:rsidRPr="004E051B">
              <w:t>Container ID 1 contents</w:t>
            </w:r>
          </w:p>
        </w:tc>
        <w:tc>
          <w:tcPr>
            <w:tcW w:w="1346" w:type="dxa"/>
            <w:gridSpan w:val="2"/>
          </w:tcPr>
          <w:p w14:paraId="51D1C646" w14:textId="77777777" w:rsidR="00EB7C3A" w:rsidRPr="004E051B" w:rsidRDefault="00EB7C3A" w:rsidP="00F8750A">
            <w:pPr>
              <w:pStyle w:val="TAL"/>
            </w:pPr>
            <w:r w:rsidRPr="004E051B">
              <w:t>octet w+4</w:t>
            </w:r>
          </w:p>
          <w:p w14:paraId="77B05B5F" w14:textId="77777777" w:rsidR="00EB7C3A" w:rsidRPr="004E051B" w:rsidRDefault="00EB7C3A" w:rsidP="00F8750A">
            <w:pPr>
              <w:pStyle w:val="TAL"/>
            </w:pPr>
          </w:p>
          <w:p w14:paraId="43AE3396" w14:textId="77777777" w:rsidR="00EB7C3A" w:rsidRPr="004E051B" w:rsidRDefault="00EB7C3A" w:rsidP="00F8750A">
            <w:pPr>
              <w:pStyle w:val="TAL"/>
            </w:pPr>
            <w:r w:rsidRPr="004E051B">
              <w:t>octet x</w:t>
            </w:r>
          </w:p>
        </w:tc>
      </w:tr>
      <w:tr w:rsidR="00EB7C3A" w:rsidRPr="00FE320E" w14:paraId="29742B7D"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8EC9A3" w14:textId="77777777" w:rsidR="00EB7C3A" w:rsidRPr="004E051B" w:rsidRDefault="00EB7C3A" w:rsidP="00F8750A">
            <w:pPr>
              <w:pStyle w:val="TAC"/>
            </w:pPr>
            <w:r w:rsidRPr="004E051B">
              <w:br/>
              <w:t>. . .</w:t>
            </w:r>
          </w:p>
        </w:tc>
        <w:tc>
          <w:tcPr>
            <w:tcW w:w="1346" w:type="dxa"/>
            <w:gridSpan w:val="2"/>
          </w:tcPr>
          <w:p w14:paraId="17DA36C7" w14:textId="77777777" w:rsidR="00EB7C3A" w:rsidRPr="004E051B" w:rsidRDefault="00EB7C3A" w:rsidP="00F8750A">
            <w:pPr>
              <w:pStyle w:val="TAL"/>
            </w:pPr>
            <w:r w:rsidRPr="004E051B">
              <w:t>octet x+1</w:t>
            </w:r>
            <w:r w:rsidRPr="004E051B">
              <w:br/>
            </w:r>
            <w:r w:rsidRPr="004E051B">
              <w:br/>
              <w:t>octet y</w:t>
            </w:r>
          </w:p>
        </w:tc>
      </w:tr>
      <w:tr w:rsidR="00EB7C3A" w:rsidRPr="00FE320E" w14:paraId="30606C8A"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B520EA" w14:textId="77777777" w:rsidR="00EB7C3A" w:rsidRPr="004E051B" w:rsidRDefault="00EB7C3A" w:rsidP="00F8750A">
            <w:pPr>
              <w:pStyle w:val="TAC"/>
            </w:pPr>
            <w:r w:rsidRPr="004E051B">
              <w:t>Container ID n</w:t>
            </w:r>
          </w:p>
        </w:tc>
        <w:tc>
          <w:tcPr>
            <w:tcW w:w="1346" w:type="dxa"/>
            <w:gridSpan w:val="2"/>
          </w:tcPr>
          <w:p w14:paraId="07BCAE4B" w14:textId="77777777" w:rsidR="00EB7C3A" w:rsidRPr="004E051B" w:rsidRDefault="00EB7C3A" w:rsidP="00F8750A">
            <w:pPr>
              <w:pStyle w:val="TAL"/>
            </w:pPr>
            <w:r w:rsidRPr="004E051B">
              <w:t>octet y+1</w:t>
            </w:r>
          </w:p>
          <w:p w14:paraId="6C771B55" w14:textId="77777777" w:rsidR="00EB7C3A" w:rsidRPr="004E051B" w:rsidRDefault="00EB7C3A" w:rsidP="00F8750A">
            <w:pPr>
              <w:pStyle w:val="TAL"/>
            </w:pPr>
            <w:r w:rsidRPr="004E051B">
              <w:t>octet y+2</w:t>
            </w:r>
          </w:p>
        </w:tc>
      </w:tr>
      <w:tr w:rsidR="00EB7C3A" w:rsidRPr="00FE320E" w14:paraId="16DC4E94"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30A9E5" w14:textId="77777777" w:rsidR="00EB7C3A" w:rsidRPr="004E051B" w:rsidRDefault="00EB7C3A" w:rsidP="00F8750A">
            <w:pPr>
              <w:pStyle w:val="TAC"/>
            </w:pPr>
            <w:r w:rsidRPr="004E051B">
              <w:t>Length of container ID n contents</w:t>
            </w:r>
          </w:p>
        </w:tc>
        <w:tc>
          <w:tcPr>
            <w:tcW w:w="1346" w:type="dxa"/>
            <w:gridSpan w:val="2"/>
          </w:tcPr>
          <w:p w14:paraId="2BF2A623" w14:textId="77777777" w:rsidR="00EB7C3A" w:rsidRPr="004E051B" w:rsidRDefault="00EB7C3A" w:rsidP="00F8750A">
            <w:pPr>
              <w:pStyle w:val="TAL"/>
            </w:pPr>
            <w:r w:rsidRPr="004E051B">
              <w:t>octet y+3</w:t>
            </w:r>
          </w:p>
        </w:tc>
      </w:tr>
      <w:tr w:rsidR="00EB7C3A" w:rsidRPr="00FE320E" w14:paraId="25678C68"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BF50A5" w14:textId="77777777" w:rsidR="00EB7C3A" w:rsidRPr="004E051B" w:rsidRDefault="00EB7C3A" w:rsidP="00F8750A">
            <w:pPr>
              <w:pStyle w:val="TAC"/>
            </w:pPr>
            <w:r w:rsidRPr="004E051B">
              <w:t>Container ID n contents</w:t>
            </w:r>
          </w:p>
        </w:tc>
        <w:tc>
          <w:tcPr>
            <w:tcW w:w="1346" w:type="dxa"/>
            <w:gridSpan w:val="2"/>
          </w:tcPr>
          <w:p w14:paraId="72858B5A" w14:textId="77777777" w:rsidR="00EB7C3A" w:rsidRPr="004E051B" w:rsidRDefault="00EB7C3A" w:rsidP="00F8750A">
            <w:pPr>
              <w:pStyle w:val="TAL"/>
            </w:pPr>
            <w:r w:rsidRPr="004E051B">
              <w:t>octet y+4</w:t>
            </w:r>
          </w:p>
          <w:p w14:paraId="083FEB7E" w14:textId="77777777" w:rsidR="00EB7C3A" w:rsidRPr="004E051B" w:rsidRDefault="00EB7C3A" w:rsidP="00F8750A">
            <w:pPr>
              <w:pStyle w:val="TAL"/>
            </w:pPr>
          </w:p>
          <w:p w14:paraId="1739F48D" w14:textId="77777777" w:rsidR="00EB7C3A" w:rsidRPr="004E051B" w:rsidRDefault="00EB7C3A" w:rsidP="00F8750A">
            <w:pPr>
              <w:pStyle w:val="TAL"/>
            </w:pPr>
            <w:r w:rsidRPr="004E051B">
              <w:t>octet z</w:t>
            </w:r>
          </w:p>
        </w:tc>
      </w:tr>
      <w:tr w:rsidR="00EB7C3A" w:rsidRPr="00FE320E" w14:paraId="527B1FF4"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823AB1" w14:textId="77777777" w:rsidR="00EB7C3A" w:rsidRPr="004E051B" w:rsidRDefault="00EB7C3A" w:rsidP="00F8750A">
            <w:pPr>
              <w:pStyle w:val="TAC"/>
            </w:pPr>
            <w:r w:rsidRPr="004E051B">
              <w:t>Container ID n</w:t>
            </w:r>
            <w:r>
              <w:t>+1</w:t>
            </w:r>
          </w:p>
        </w:tc>
        <w:tc>
          <w:tcPr>
            <w:tcW w:w="1346" w:type="dxa"/>
            <w:gridSpan w:val="2"/>
          </w:tcPr>
          <w:p w14:paraId="6F1241A9" w14:textId="77777777" w:rsidR="00EB7C3A" w:rsidRPr="004E051B" w:rsidRDefault="00EB7C3A" w:rsidP="00F8750A">
            <w:pPr>
              <w:pStyle w:val="TAL"/>
            </w:pPr>
            <w:r w:rsidRPr="004E051B">
              <w:t xml:space="preserve">octet </w:t>
            </w:r>
            <w:r>
              <w:t>z</w:t>
            </w:r>
            <w:r w:rsidRPr="004E051B">
              <w:t>+1</w:t>
            </w:r>
          </w:p>
          <w:p w14:paraId="2A6DD46D" w14:textId="77777777" w:rsidR="00EB7C3A" w:rsidRPr="004E051B" w:rsidRDefault="00EB7C3A" w:rsidP="00F8750A">
            <w:pPr>
              <w:pStyle w:val="TAL"/>
            </w:pPr>
            <w:r w:rsidRPr="004E051B">
              <w:t xml:space="preserve">octet </w:t>
            </w:r>
            <w:r>
              <w:t>z</w:t>
            </w:r>
            <w:r w:rsidRPr="004E051B">
              <w:t>+2</w:t>
            </w:r>
          </w:p>
        </w:tc>
      </w:tr>
      <w:tr w:rsidR="00EB7C3A" w:rsidRPr="00FE320E" w14:paraId="7340A132"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85C2FC" w14:textId="77777777" w:rsidR="00EB7C3A" w:rsidRPr="004E051B" w:rsidRDefault="00EB7C3A" w:rsidP="00F8750A">
            <w:pPr>
              <w:pStyle w:val="TAC"/>
            </w:pPr>
            <w:r w:rsidRPr="004E051B">
              <w:t>Length of container ID n</w:t>
            </w:r>
            <w:r>
              <w:t>+1</w:t>
            </w:r>
            <w:r w:rsidRPr="004E051B">
              <w:t xml:space="preserve"> contents</w:t>
            </w:r>
            <w:r>
              <w:t xml:space="preserve"> (see NOTE)</w:t>
            </w:r>
          </w:p>
        </w:tc>
        <w:tc>
          <w:tcPr>
            <w:tcW w:w="1346" w:type="dxa"/>
            <w:gridSpan w:val="2"/>
          </w:tcPr>
          <w:p w14:paraId="1E96143E" w14:textId="77777777" w:rsidR="00EB7C3A" w:rsidRPr="004E051B" w:rsidRDefault="00EB7C3A" w:rsidP="00F8750A">
            <w:pPr>
              <w:pStyle w:val="TAL"/>
            </w:pPr>
            <w:r w:rsidRPr="004E051B">
              <w:t xml:space="preserve">octet </w:t>
            </w:r>
            <w:r>
              <w:t>z</w:t>
            </w:r>
            <w:r w:rsidRPr="004E051B">
              <w:t>+</w:t>
            </w:r>
            <w:r>
              <w:t>3</w:t>
            </w:r>
          </w:p>
          <w:p w14:paraId="7E934811" w14:textId="77777777" w:rsidR="00EB7C3A" w:rsidRPr="004E051B" w:rsidRDefault="00EB7C3A" w:rsidP="00F8750A">
            <w:pPr>
              <w:pStyle w:val="TAL"/>
            </w:pPr>
            <w:r w:rsidRPr="004E051B">
              <w:t xml:space="preserve">octet </w:t>
            </w:r>
            <w:r>
              <w:t>z</w:t>
            </w:r>
            <w:r w:rsidRPr="004E051B">
              <w:t>+</w:t>
            </w:r>
            <w:r>
              <w:t>4</w:t>
            </w:r>
          </w:p>
        </w:tc>
      </w:tr>
      <w:tr w:rsidR="00EB7C3A" w:rsidRPr="00FE320E" w14:paraId="73526E67" w14:textId="77777777" w:rsidTr="00F8750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74E018" w14:textId="77777777" w:rsidR="00EB7C3A" w:rsidRPr="004E051B" w:rsidRDefault="00EB7C3A" w:rsidP="00F8750A">
            <w:pPr>
              <w:pStyle w:val="TAC"/>
            </w:pPr>
            <w:r w:rsidRPr="004E051B">
              <w:t>Container ID n</w:t>
            </w:r>
            <w:r>
              <w:t>+1</w:t>
            </w:r>
            <w:r w:rsidRPr="004E051B">
              <w:t xml:space="preserve"> contents</w:t>
            </w:r>
          </w:p>
        </w:tc>
        <w:tc>
          <w:tcPr>
            <w:tcW w:w="1346" w:type="dxa"/>
            <w:gridSpan w:val="2"/>
            <w:tcBorders>
              <w:bottom w:val="single" w:sz="6" w:space="0" w:color="auto"/>
            </w:tcBorders>
          </w:tcPr>
          <w:p w14:paraId="4BC5C5F8" w14:textId="77777777" w:rsidR="00EB7C3A" w:rsidRPr="004E051B" w:rsidRDefault="00EB7C3A" w:rsidP="00F8750A">
            <w:pPr>
              <w:pStyle w:val="TAL"/>
            </w:pPr>
            <w:r w:rsidRPr="004E051B">
              <w:t xml:space="preserve">octet </w:t>
            </w:r>
            <w:r>
              <w:t>z</w:t>
            </w:r>
            <w:r w:rsidRPr="004E051B">
              <w:t>+</w:t>
            </w:r>
            <w:r>
              <w:t>5</w:t>
            </w:r>
          </w:p>
          <w:p w14:paraId="7D489F58" w14:textId="77777777" w:rsidR="00EB7C3A" w:rsidRPr="004E051B" w:rsidRDefault="00EB7C3A" w:rsidP="00F8750A">
            <w:pPr>
              <w:pStyle w:val="TAL"/>
            </w:pPr>
          </w:p>
          <w:p w14:paraId="6615F485" w14:textId="77777777" w:rsidR="00EB7C3A" w:rsidRPr="004E051B" w:rsidRDefault="00EB7C3A" w:rsidP="00F8750A">
            <w:pPr>
              <w:pStyle w:val="TAL"/>
            </w:pPr>
            <w:r w:rsidRPr="004E051B">
              <w:t>octet z</w:t>
            </w:r>
            <w:r>
              <w:t>a</w:t>
            </w:r>
          </w:p>
        </w:tc>
      </w:tr>
      <w:tr w:rsidR="00EB7C3A" w:rsidRPr="00FE320E" w14:paraId="217D6901" w14:textId="77777777" w:rsidTr="00F8750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C624853" w14:textId="77777777" w:rsidR="00EB7C3A" w:rsidRPr="004E051B" w:rsidRDefault="00EB7C3A" w:rsidP="00F8750A">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6331FE76" w14:textId="77777777" w:rsidR="00EB7C3A" w:rsidRPr="00FE320E" w:rsidRDefault="00EB7C3A" w:rsidP="00EB7C3A">
      <w:pPr>
        <w:pStyle w:val="TAN"/>
      </w:pPr>
    </w:p>
    <w:p w14:paraId="0FFBF06D" w14:textId="77777777" w:rsidR="00EB7C3A" w:rsidRPr="00CC3233" w:rsidRDefault="00EB7C3A" w:rsidP="00EB7C3A">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4F434D3A" w14:textId="77777777" w:rsidR="00EB7C3A" w:rsidRPr="007E2689" w:rsidRDefault="00EB7C3A" w:rsidP="00EB7C3A">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B7C3A" w:rsidRPr="00FE320E" w14:paraId="7693E44A" w14:textId="77777777" w:rsidTr="00F8750A">
        <w:trPr>
          <w:jc w:val="center"/>
        </w:trPr>
        <w:tc>
          <w:tcPr>
            <w:tcW w:w="6805" w:type="dxa"/>
            <w:tcBorders>
              <w:top w:val="single" w:sz="6" w:space="0" w:color="auto"/>
              <w:left w:val="single" w:sz="6" w:space="0" w:color="auto"/>
              <w:bottom w:val="single" w:sz="6" w:space="0" w:color="auto"/>
              <w:right w:val="single" w:sz="6" w:space="0" w:color="auto"/>
            </w:tcBorders>
          </w:tcPr>
          <w:p w14:paraId="63F69CC9" w14:textId="77777777" w:rsidR="00EB7C3A" w:rsidRPr="00FE320E" w:rsidRDefault="00EB7C3A" w:rsidP="00F8750A">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06E9A862" w14:textId="77777777" w:rsidR="00EB7C3A" w:rsidRPr="00FE320E" w:rsidRDefault="00EB7C3A" w:rsidP="00F8750A">
            <w:pPr>
              <w:keepNext/>
              <w:rPr>
                <w:rFonts w:ascii="Arial" w:hAnsi="Arial" w:cs="Arial"/>
                <w:sz w:val="18"/>
              </w:rPr>
            </w:pPr>
            <w:r w:rsidRPr="00FE320E">
              <w:rPr>
                <w:rFonts w:ascii="Arial" w:hAnsi="Arial" w:cs="Arial"/>
                <w:sz w:val="18"/>
              </w:rPr>
              <w:t>All other values are interpreted as PPP in this version of the protocol.</w:t>
            </w:r>
          </w:p>
          <w:p w14:paraId="4CED7784" w14:textId="77777777" w:rsidR="00EB7C3A" w:rsidRPr="00FE320E" w:rsidRDefault="00EB7C3A" w:rsidP="00F8750A">
            <w:pPr>
              <w:keepNext/>
              <w:rPr>
                <w:rFonts w:ascii="Arial" w:hAnsi="Arial" w:cs="Arial"/>
                <w:sz w:val="18"/>
              </w:rPr>
            </w:pPr>
            <w:r w:rsidRPr="00FE320E">
              <w:rPr>
                <w:rFonts w:ascii="Arial" w:hAnsi="Arial" w:cs="Arial"/>
                <w:sz w:val="18"/>
              </w:rPr>
              <w:t>After octet 3, i.e. from octet 4 to octet z, two logical lists are defined:</w:t>
            </w:r>
          </w:p>
          <w:p w14:paraId="4D0EDA78" w14:textId="77777777" w:rsidR="00EB7C3A" w:rsidRPr="00FE320E"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4DE00D6D" w14:textId="631FE94E" w:rsidR="00EB7C3A" w:rsidRPr="00FE320E"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ins w:id="9" w:author="ZTE_ZXY" w:date="2020-11-02T23:39:00Z">
              <w:r w:rsidR="00A62BB8">
                <w:rPr>
                  <w:rFonts w:ascii="Arial" w:hAnsi="Arial" w:cs="Arial"/>
                  <w:sz w:val="18"/>
                </w:rPr>
                <w:t>a</w:t>
              </w:r>
            </w:ins>
            <w:r w:rsidRPr="00FE320E">
              <w:rPr>
                <w:rFonts w:ascii="Arial" w:hAnsi="Arial" w:cs="Arial"/>
                <w:sz w:val="18"/>
              </w:rPr>
              <w:t>).</w:t>
            </w:r>
          </w:p>
          <w:p w14:paraId="276FF4A7" w14:textId="77777777" w:rsidR="00EB7C3A" w:rsidRPr="00FE320E" w:rsidRDefault="00EB7C3A" w:rsidP="00F8750A">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0D096D48" w14:textId="77777777" w:rsidR="00EB7C3A" w:rsidRPr="00FE320E" w:rsidRDefault="00EB7C3A" w:rsidP="00F8750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3DB228FD" w14:textId="77777777" w:rsidR="00EB7C3A" w:rsidRPr="00FE320E" w:rsidRDefault="00EB7C3A" w:rsidP="00F8750A">
            <w:pPr>
              <w:pStyle w:val="FP"/>
              <w:keepNext/>
              <w:spacing w:after="180"/>
              <w:rPr>
                <w:rFonts w:ascii="Arial" w:hAnsi="Arial" w:cs="Arial"/>
                <w:sz w:val="18"/>
              </w:rPr>
            </w:pPr>
            <w:r w:rsidRPr="00FE320E">
              <w:rPr>
                <w:rFonts w:ascii="Arial" w:hAnsi="Arial" w:cs="Arial"/>
                <w:sz w:val="18"/>
              </w:rPr>
              <w:t>Each unit is of variable length and consists of a:</w:t>
            </w:r>
          </w:p>
          <w:p w14:paraId="76DB56D6" w14:textId="77777777" w:rsidR="00EB7C3A" w:rsidRPr="00FE320E"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79F4348" w14:textId="77777777" w:rsidR="00EB7C3A" w:rsidRPr="00FE320E" w:rsidRDefault="00EB7C3A" w:rsidP="00F8750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13E4FE98" w14:textId="77777777" w:rsidR="00EB7C3A" w:rsidRPr="00FE320E" w:rsidRDefault="00EB7C3A" w:rsidP="00F8750A">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5307D41A" w14:textId="77777777" w:rsidR="00EB7C3A" w:rsidRPr="00FE320E" w:rsidRDefault="00EB7C3A" w:rsidP="00F8750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6E60BCD7" w14:textId="77777777" w:rsidR="00EB7C3A" w:rsidRPr="00FE320E" w:rsidRDefault="00EB7C3A" w:rsidP="00F8750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10396451" w14:textId="77777777" w:rsidR="00EB7C3A" w:rsidRPr="00FE320E" w:rsidRDefault="00EB7C3A" w:rsidP="00F8750A">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04CA3399" w14:textId="77777777" w:rsidR="00EB7C3A" w:rsidRPr="007E2689" w:rsidRDefault="00EB7C3A" w:rsidP="00F8750A">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5C2A2296" w14:textId="77777777" w:rsidR="00EB7C3A" w:rsidRPr="00FE320E" w:rsidRDefault="00EB7C3A" w:rsidP="00F8750A">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577DC290" w14:textId="77777777" w:rsidR="00EB7C3A" w:rsidRPr="00FE320E" w:rsidRDefault="00EB7C3A" w:rsidP="00F8750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0E9DE1A3" w14:textId="77777777" w:rsidR="00EB7C3A" w:rsidRPr="00FE320E" w:rsidRDefault="00EB7C3A" w:rsidP="00F8750A">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59E5DD17" w14:textId="5421C546" w:rsidR="00EB7C3A" w:rsidRPr="00FE320E" w:rsidRDefault="00EB7C3A" w:rsidP="00F8750A">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ins w:id="10" w:author="ZTE_ZXY" w:date="2020-11-02T23:40:00Z">
              <w:r w:rsidR="00A62BB8">
                <w:rPr>
                  <w:rFonts w:ascii="Arial" w:hAnsi="Arial" w:cs="Arial"/>
                  <w:sz w:val="18"/>
                </w:rPr>
                <w:t>a</w:t>
              </w:r>
            </w:ins>
            <w:r w:rsidRPr="00FE320E">
              <w:rPr>
                <w:rFonts w:ascii="Arial" w:hAnsi="Arial" w:cs="Arial"/>
                <w:sz w:val="18"/>
              </w:rPr>
              <w:t>)</w:t>
            </w:r>
          </w:p>
          <w:p w14:paraId="625FA201" w14:textId="77777777" w:rsidR="00EB7C3A" w:rsidRPr="00FE320E" w:rsidRDefault="00EB7C3A" w:rsidP="00F8750A">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09D6FABA" w14:textId="77777777" w:rsidR="00EB7C3A" w:rsidRPr="00FE320E" w:rsidRDefault="00EB7C3A" w:rsidP="00F8750A">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175D5670" w14:textId="77777777" w:rsidR="00EB7C3A" w:rsidRPr="00FE320E" w:rsidRDefault="00EB7C3A" w:rsidP="00F8750A">
            <w:pPr>
              <w:keepNext/>
              <w:rPr>
                <w:rFonts w:ascii="Arial" w:hAnsi="Arial" w:cs="Arial"/>
                <w:sz w:val="18"/>
              </w:rPr>
            </w:pPr>
            <w:r w:rsidRPr="00FE320E">
              <w:rPr>
                <w:rFonts w:ascii="Arial" w:hAnsi="Arial" w:cs="Arial"/>
                <w:sz w:val="18"/>
              </w:rPr>
              <w:lastRenderedPageBreak/>
              <w:t>MS to network direction:</w:t>
            </w:r>
          </w:p>
          <w:p w14:paraId="72C9C83F" w14:textId="77777777" w:rsidR="00EB7C3A" w:rsidRPr="00FE320E"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4214169E" w14:textId="77777777" w:rsidR="00EB7C3A" w:rsidRPr="007E2689" w:rsidRDefault="00EB7C3A" w:rsidP="00F8750A">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7B47D73" w14:textId="77777777" w:rsidR="00EB7C3A" w:rsidRPr="007E2689" w:rsidRDefault="00EB7C3A" w:rsidP="00F8750A">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023D5449" w14:textId="77777777" w:rsidR="00EB7C3A" w:rsidRPr="00FE320E"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05D72E25" w14:textId="77777777" w:rsidR="00EB7C3A" w:rsidRPr="00FE320E"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2B11E8B5" w14:textId="77777777" w:rsidR="00EB7C3A"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919391D" w14:textId="77777777" w:rsidR="00EB7C3A" w:rsidRPr="00FE320E" w:rsidRDefault="00EB7C3A" w:rsidP="00F8750A">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07B10889"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2DA11649"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17E0AFEF" w14:textId="77777777" w:rsidR="00EB7C3A" w:rsidRPr="00FE320E"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21CA2D42"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6436F0C0" w14:textId="77777777" w:rsidR="00EB7C3A" w:rsidRPr="007900A2" w:rsidRDefault="00EB7C3A" w:rsidP="00F8750A">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2ABEE34C"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7822A383" w14:textId="77777777" w:rsidR="00EB7C3A" w:rsidRPr="00A06BBB" w:rsidRDefault="00EB7C3A" w:rsidP="00F8750A">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63E7CEAD"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4EF0A6E0"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0010H (IPv4 Link MTU Request);</w:t>
            </w:r>
          </w:p>
          <w:p w14:paraId="013ECC06"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6125C431"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00E4669F" w14:textId="77777777" w:rsidR="00EB7C3A" w:rsidRDefault="00EB7C3A" w:rsidP="00F8750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55418008" w14:textId="77777777" w:rsidR="00EB7C3A" w:rsidRDefault="00EB7C3A" w:rsidP="00F8750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CD99B6F"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0015H (Non-IP Link MTU Request);</w:t>
            </w:r>
          </w:p>
          <w:p w14:paraId="532CBF2D" w14:textId="77777777" w:rsidR="00EB7C3A" w:rsidRDefault="00EB7C3A" w:rsidP="00F8750A">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76AEF09E" w14:textId="77777777" w:rsidR="00EB7C3A" w:rsidRDefault="00EB7C3A" w:rsidP="00F8750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3051E458" w14:textId="77777777" w:rsidR="00EB7C3A" w:rsidRDefault="00EB7C3A" w:rsidP="00F8750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50B1E30D" w14:textId="77777777" w:rsidR="00EB7C3A" w:rsidRDefault="00EB7C3A" w:rsidP="00F8750A">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536056D1" w14:textId="77777777" w:rsidR="00EB7C3A" w:rsidRDefault="00EB7C3A" w:rsidP="00F8750A">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1EF7BC0" w14:textId="77777777" w:rsidR="00EB7C3A" w:rsidRDefault="00EB7C3A" w:rsidP="00F8750A">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4B6B36D6" w14:textId="77777777" w:rsidR="00EB7C3A" w:rsidRPr="00D65580" w:rsidRDefault="00EB7C3A" w:rsidP="00F8750A">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6B239185"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4E929D17" w14:textId="77777777" w:rsidR="00EB7C3A"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69A16C45" w14:textId="77777777" w:rsidR="00EB7C3A" w:rsidRDefault="00EB7C3A" w:rsidP="00F8750A">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0C38900"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186BC175" w14:textId="77777777" w:rsidR="00EB7C3A" w:rsidRPr="00ED1FEC" w:rsidRDefault="00EB7C3A" w:rsidP="00F8750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8E9741A" w14:textId="77777777" w:rsidR="00EB7C3A" w:rsidRPr="00ED1FEC" w:rsidRDefault="00EB7C3A" w:rsidP="00F8750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2F17F80A"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4593755E" w14:textId="77777777" w:rsidR="00EB7C3A" w:rsidRPr="00ED1FEC" w:rsidRDefault="00EB7C3A" w:rsidP="00F8750A">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450A79E7"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3DF37C31" w14:textId="77777777" w:rsidR="00EB7C3A" w:rsidRPr="00DE6E44" w:rsidRDefault="00EB7C3A" w:rsidP="00F8750A">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40F04582" w14:textId="77777777" w:rsidR="00EB7C3A" w:rsidRDefault="00EB7C3A" w:rsidP="00F8750A">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5CA760AB"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1C347529" w14:textId="77777777" w:rsidR="00EB7C3A" w:rsidRDefault="00EB7C3A" w:rsidP="00F8750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237F7519" w14:textId="77777777" w:rsidR="00EB7C3A" w:rsidRDefault="00EB7C3A" w:rsidP="00F8750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6BBBF355" w14:textId="77777777" w:rsidR="00EB7C3A" w:rsidRDefault="00EB7C3A" w:rsidP="00F8750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472E703" w14:textId="77777777" w:rsidR="00EB7C3A" w:rsidRPr="00ED1FEC" w:rsidRDefault="00EB7C3A" w:rsidP="00F8750A">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67151D8D" w14:textId="77777777" w:rsidR="00EB7C3A" w:rsidRPr="00ED1FEC" w:rsidRDefault="00EB7C3A" w:rsidP="00F8750A">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301BA4A8" w14:textId="77777777" w:rsidR="00EB7C3A" w:rsidRDefault="00EB7C3A" w:rsidP="00F8750A">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F88933B" w14:textId="77777777" w:rsidR="00EB7C3A" w:rsidRPr="00FE320E" w:rsidRDefault="00EB7C3A" w:rsidP="00F8750A">
            <w:pPr>
              <w:keepNext/>
              <w:rPr>
                <w:rFonts w:ascii="Arial" w:hAnsi="Arial" w:cs="Arial"/>
                <w:sz w:val="18"/>
              </w:rPr>
            </w:pPr>
          </w:p>
          <w:p w14:paraId="2584FBE0" w14:textId="77777777" w:rsidR="00EB7C3A" w:rsidRPr="00FE320E" w:rsidRDefault="00EB7C3A" w:rsidP="00F8750A">
            <w:pPr>
              <w:keepNext/>
              <w:rPr>
                <w:rFonts w:ascii="Arial" w:hAnsi="Arial" w:cs="Arial"/>
                <w:sz w:val="18"/>
              </w:rPr>
            </w:pPr>
            <w:r w:rsidRPr="00FE320E">
              <w:rPr>
                <w:rFonts w:ascii="Arial" w:hAnsi="Arial" w:cs="Arial"/>
                <w:sz w:val="18"/>
              </w:rPr>
              <w:t>Network to MS direction:</w:t>
            </w:r>
          </w:p>
          <w:p w14:paraId="79BF981D" w14:textId="77777777" w:rsidR="00EB7C3A" w:rsidRPr="004E051B" w:rsidRDefault="00EB7C3A" w:rsidP="00F8750A">
            <w:pPr>
              <w:pStyle w:val="TAL"/>
              <w:keepLines w:val="0"/>
              <w:spacing w:after="180"/>
            </w:pPr>
            <w:r w:rsidRPr="004E051B">
              <w:t>-</w:t>
            </w:r>
            <w:r w:rsidRPr="004E051B">
              <w:tab/>
              <w:t>0001H (P-CSCF IPv6 Address);</w:t>
            </w:r>
          </w:p>
          <w:p w14:paraId="463B8546" w14:textId="77777777" w:rsidR="00EB7C3A" w:rsidRPr="00AB7820" w:rsidRDefault="00EB7C3A" w:rsidP="00F8750A">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7474A844" w14:textId="77777777" w:rsidR="00EB7C3A" w:rsidRPr="00FE320E" w:rsidRDefault="00EB7C3A" w:rsidP="00F8750A">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3A6830BD" w14:textId="77777777" w:rsidR="00EB7C3A" w:rsidRPr="00FE320E"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4A229C33" w14:textId="77777777" w:rsidR="00EB7C3A" w:rsidRPr="00FE320E"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2CCF2CB1" w14:textId="77777777" w:rsidR="00EB7C3A"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2F245D0" w14:textId="77777777" w:rsidR="00EB7C3A" w:rsidRPr="00FE320E" w:rsidRDefault="00EB7C3A" w:rsidP="00F8750A">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436D094A"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490A35B9"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27BBCBE1" w14:textId="77777777" w:rsidR="00EB7C3A" w:rsidRPr="007900A2" w:rsidRDefault="00EB7C3A" w:rsidP="00F8750A">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A895020" w14:textId="77777777" w:rsidR="00EB7C3A" w:rsidRDefault="00EB7C3A" w:rsidP="00F8750A">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30D3D037" w14:textId="77777777" w:rsidR="00EB7C3A" w:rsidRDefault="00EB7C3A" w:rsidP="00F8750A">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48E799BC" w14:textId="77777777" w:rsidR="00EB7C3A" w:rsidRDefault="00EB7C3A" w:rsidP="00F8750A">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78018D45"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000EH (MSISDN);</w:t>
            </w:r>
          </w:p>
          <w:p w14:paraId="6E95974F"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7BDAACA7"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0010H (IPv4 Link MTU);</w:t>
            </w:r>
          </w:p>
          <w:p w14:paraId="0F1E85B9"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20FCB1D9"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193F88AF" w14:textId="77777777" w:rsidR="00EB7C3A" w:rsidRDefault="00EB7C3A" w:rsidP="00F8750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356B538D" w14:textId="77777777" w:rsidR="00EB7C3A" w:rsidRPr="00A06BBB" w:rsidRDefault="00EB7C3A" w:rsidP="00F8750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717127FA"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0015H (Non-IP Link MTU);</w:t>
            </w:r>
          </w:p>
          <w:p w14:paraId="1D17A745"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2F78C8E0" w14:textId="77777777" w:rsidR="00EB7C3A" w:rsidRDefault="00EB7C3A" w:rsidP="00F8750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47BF05CD" w14:textId="77777777" w:rsidR="00EB7C3A" w:rsidRDefault="00EB7C3A" w:rsidP="00F8750A">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064E6DCE" w14:textId="77777777" w:rsidR="00EB7C3A" w:rsidRDefault="00EB7C3A" w:rsidP="00F8750A">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09D733A2" w14:textId="77777777" w:rsidR="00EB7C3A" w:rsidRDefault="00EB7C3A" w:rsidP="00F8750A">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1FE47F62" w14:textId="77777777" w:rsidR="00EB7C3A" w:rsidRDefault="00EB7C3A" w:rsidP="00F8750A">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1BF7888D" w14:textId="77777777" w:rsidR="00EB7C3A" w:rsidRPr="00D65580" w:rsidRDefault="00EB7C3A" w:rsidP="00F8750A">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023E5AAC" w14:textId="77777777" w:rsidR="00EB7C3A" w:rsidRDefault="00EB7C3A" w:rsidP="00F8750A">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2D293CF8" w14:textId="77777777" w:rsidR="00EB7C3A" w:rsidRDefault="00EB7C3A" w:rsidP="00F8750A">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2214D0B0" w14:textId="77777777" w:rsidR="00EB7C3A" w:rsidRDefault="00EB7C3A" w:rsidP="00F8750A">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396AB35" w14:textId="77777777" w:rsidR="00EB7C3A" w:rsidRDefault="00EB7C3A" w:rsidP="00F8750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1632DDBC" w14:textId="77777777" w:rsidR="00EB7C3A" w:rsidRPr="00ED1FEC" w:rsidRDefault="00EB7C3A" w:rsidP="00F8750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387121BB" w14:textId="77777777" w:rsidR="00EB7C3A" w:rsidRPr="00ED1FEC" w:rsidRDefault="00EB7C3A" w:rsidP="00F8750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6727D1C2" w14:textId="77777777" w:rsidR="00EB7C3A" w:rsidRDefault="00EB7C3A" w:rsidP="00F8750A">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7DA6DC9C" w14:textId="77777777" w:rsidR="00EB7C3A" w:rsidRPr="00ED1FEC" w:rsidRDefault="00EB7C3A" w:rsidP="00F8750A">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56A4469" w14:textId="77777777" w:rsidR="00EB7C3A" w:rsidRPr="00DE6E44" w:rsidRDefault="00EB7C3A" w:rsidP="00F8750A">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8CF2DCF" w14:textId="77777777" w:rsidR="00EB7C3A" w:rsidRPr="00DE6E44" w:rsidRDefault="00EB7C3A" w:rsidP="00F8750A">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1F1D4AD9" w14:textId="77777777" w:rsidR="00EB7C3A" w:rsidRPr="00ED1FEC" w:rsidRDefault="00EB7C3A" w:rsidP="00F8750A">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41CD28D8" w14:textId="77777777" w:rsidR="00EB7C3A" w:rsidRDefault="00EB7C3A" w:rsidP="00F8750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6A4C147" w14:textId="77777777" w:rsidR="00EB7C3A" w:rsidRDefault="00EB7C3A" w:rsidP="00F8750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2997C6B1" w14:textId="77777777" w:rsidR="00EB7C3A" w:rsidRDefault="00EB7C3A" w:rsidP="00F8750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3EAE3E8E" w14:textId="77777777" w:rsidR="00EB7C3A" w:rsidRDefault="00EB7C3A" w:rsidP="00F8750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DA2A7A6" w14:textId="77777777" w:rsidR="00EB7C3A" w:rsidRPr="00ED1FEC" w:rsidRDefault="00EB7C3A" w:rsidP="00F8750A">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240671E2" w14:textId="77777777" w:rsidR="00EB7C3A" w:rsidRPr="00ED1FEC" w:rsidRDefault="00EB7C3A" w:rsidP="00F8750A">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264BB821" w14:textId="77777777" w:rsidR="00EB7C3A" w:rsidRPr="00A06BBB" w:rsidRDefault="00EB7C3A" w:rsidP="00F8750A">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1E39956" w14:textId="77777777" w:rsidR="00EB7C3A" w:rsidRPr="00FE320E" w:rsidRDefault="00EB7C3A" w:rsidP="00F8750A">
            <w:pPr>
              <w:keepNext/>
              <w:rPr>
                <w:rFonts w:ascii="Arial" w:hAnsi="Arial" w:cs="Arial"/>
                <w:sz w:val="18"/>
              </w:rPr>
            </w:pPr>
          </w:p>
          <w:p w14:paraId="537E5FCB" w14:textId="77777777" w:rsidR="00EB7C3A" w:rsidRPr="00FE320E" w:rsidRDefault="00EB7C3A" w:rsidP="00F8750A">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322DC9A3" w14:textId="77777777" w:rsidR="00EB7C3A" w:rsidRPr="00FE320E" w:rsidRDefault="00EB7C3A" w:rsidP="00F8750A">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219D325B"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6A1931E"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1F95B95F"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4DF53253" w14:textId="77777777" w:rsidR="00EB7C3A" w:rsidRPr="00FE320E" w:rsidRDefault="00EB7C3A" w:rsidP="00F8750A">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52987890"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E56010F"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47360A3"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94F0BEE"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8898493"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EAFD072"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9DC857A"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3BF9478D" w14:textId="77777777" w:rsidR="00EB7C3A" w:rsidRDefault="00EB7C3A" w:rsidP="00F8750A">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653AC8D5"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B3780B4" w14:textId="77777777" w:rsidR="00EB7C3A" w:rsidRPr="007900A2" w:rsidRDefault="00EB7C3A" w:rsidP="00F8750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B512D64" w14:textId="77777777" w:rsidR="00EB7C3A" w:rsidRPr="007900A2" w:rsidRDefault="00EB7C3A" w:rsidP="00F8750A">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447316B" w14:textId="77777777" w:rsidR="00EB7C3A" w:rsidRDefault="00EB7C3A" w:rsidP="00F8750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2A3F926A" w14:textId="77777777" w:rsidR="00EB7C3A" w:rsidRDefault="00EB7C3A" w:rsidP="00F8750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63E0BD5B" w14:textId="77777777" w:rsidR="00EB7C3A" w:rsidRDefault="00EB7C3A" w:rsidP="00F8750A">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3FCD2586"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C255AE0"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01C0B03" w14:textId="77777777" w:rsidR="00EB7C3A" w:rsidRDefault="00EB7C3A" w:rsidP="00F8750A">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4EDF1814"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5FAB94A0"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5471B2CA" w14:textId="77777777" w:rsidR="00EB7C3A" w:rsidRDefault="00EB7C3A" w:rsidP="00F8750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8E4C21B" w14:textId="77777777" w:rsidR="00EB7C3A" w:rsidRDefault="00EB7C3A" w:rsidP="00F8750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AF74DAA"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C6B5404"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C82EE9A" w14:textId="77777777" w:rsidR="00EB7C3A" w:rsidRDefault="00EB7C3A" w:rsidP="00F8750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360858EC"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9481A71"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E2B508B" w14:textId="77777777" w:rsidR="00EB7C3A"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3EBDC920" w14:textId="77777777" w:rsidR="00EB7C3A" w:rsidRPr="00447D6E" w:rsidRDefault="00EB7C3A" w:rsidP="00F8750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11D9A84B" w14:textId="77777777" w:rsidR="00EB7C3A" w:rsidRDefault="00EB7C3A" w:rsidP="00F8750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61A0CA7" w14:textId="77777777" w:rsidR="00EB7C3A" w:rsidRDefault="00EB7C3A" w:rsidP="00F8750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1064407B" w14:textId="77777777" w:rsidR="00EB7C3A" w:rsidRDefault="00EB7C3A" w:rsidP="00F8750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710A720B" w14:textId="77777777" w:rsidR="00EB7C3A" w:rsidRDefault="00EB7C3A" w:rsidP="00F8750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38C5F526"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1D5A950A" w14:textId="77777777" w:rsidR="00EB7C3A" w:rsidRPr="00FE320E" w:rsidRDefault="00EB7C3A" w:rsidP="00F8750A">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37145921" w14:textId="77777777" w:rsidR="00EB7C3A" w:rsidRPr="00BB7840" w:rsidRDefault="00EB7C3A" w:rsidP="00F8750A">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22AC1F2E" w14:textId="77777777" w:rsidR="00EB7C3A" w:rsidRPr="00BB7840" w:rsidRDefault="00EB7C3A" w:rsidP="00F8750A">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034F988" w14:textId="77777777" w:rsidR="00EB7C3A" w:rsidRPr="00ED1FEC" w:rsidRDefault="00EB7C3A" w:rsidP="00F8750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4B55BDBB" w14:textId="77777777" w:rsidR="00EB7C3A" w:rsidRDefault="00EB7C3A" w:rsidP="00F8750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35C9B48" w14:textId="77777777" w:rsidR="00EB7C3A" w:rsidRPr="00ED1FEC" w:rsidRDefault="00EB7C3A" w:rsidP="00F8750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02BDE5A9" w14:textId="77777777" w:rsidR="00EB7C3A" w:rsidRDefault="00EB7C3A" w:rsidP="00F8750A">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A204954" w14:textId="77777777" w:rsidR="00EB7C3A" w:rsidRPr="00BA38E7" w:rsidRDefault="00EB7C3A" w:rsidP="00F8750A">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53A9F98D" w14:textId="77777777" w:rsidR="00EB7C3A" w:rsidRPr="00D65580" w:rsidRDefault="00EB7C3A" w:rsidP="00F8750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AD7857E" w14:textId="77777777" w:rsidR="00EB7C3A" w:rsidRPr="00D65580" w:rsidRDefault="00EB7C3A" w:rsidP="00F8750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7929027E" w14:textId="77777777" w:rsidR="00EB7C3A" w:rsidRDefault="00EB7C3A" w:rsidP="00F8750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551A62B" w14:textId="77777777" w:rsidR="00EB7C3A" w:rsidRPr="00D65580" w:rsidRDefault="00EB7C3A" w:rsidP="00F8750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186085FB" w14:textId="77777777" w:rsidR="00EB7C3A" w:rsidRDefault="00EB7C3A" w:rsidP="00F8750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A00B72A" w14:textId="77777777" w:rsidR="00EB7C3A" w:rsidRPr="00447D6E" w:rsidRDefault="00EB7C3A" w:rsidP="00F8750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187F9CF4" w14:textId="77777777" w:rsidR="00EB7C3A" w:rsidRDefault="00EB7C3A" w:rsidP="00F8750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72B4F62F" w14:textId="77777777" w:rsidR="00EB7C3A" w:rsidRDefault="00EB7C3A" w:rsidP="00F8750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3555619" w14:textId="77777777" w:rsidR="00EB7C3A" w:rsidRPr="00447D6E" w:rsidRDefault="00EB7C3A" w:rsidP="00F8750A">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1BD4BBA6" w14:textId="77777777" w:rsidR="00EB7C3A" w:rsidRDefault="00EB7C3A" w:rsidP="00F8750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4B2F9C7B" w14:textId="77777777" w:rsidR="00EB7C3A" w:rsidRPr="00D974BE" w:rsidRDefault="00EB7C3A" w:rsidP="00F8750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7C92F7F7" w14:textId="77777777" w:rsidR="00EB7C3A" w:rsidRDefault="00EB7C3A" w:rsidP="00F8750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2D3FC467" w14:textId="77777777" w:rsidR="00EB7C3A" w:rsidRDefault="00EB7C3A" w:rsidP="00F8750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025E7F0F" w14:textId="77777777" w:rsidR="00EB7C3A" w:rsidRDefault="00EB7C3A" w:rsidP="00F8750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7E3D1B8B" w14:textId="77777777" w:rsidR="00EB7C3A" w:rsidRDefault="00EB7C3A" w:rsidP="00F8750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09568D13" w14:textId="77777777" w:rsidR="00EB7C3A" w:rsidRPr="00C549A8" w:rsidRDefault="00EB7C3A" w:rsidP="00F8750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86ED9C2" w14:textId="77777777" w:rsidR="00EB7C3A" w:rsidRDefault="00EB7C3A" w:rsidP="00F8750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2FA4C8BC"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5FB5A54B" w14:textId="77777777" w:rsidR="00EB7C3A" w:rsidRPr="00FE320E" w:rsidRDefault="00EB7C3A" w:rsidP="00F8750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569315A5" w14:textId="77777777" w:rsidR="00EB7C3A" w:rsidRDefault="00EB7C3A" w:rsidP="00F8750A">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63B24E41" w14:textId="77777777" w:rsidR="00EB7C3A" w:rsidRDefault="00EB7C3A" w:rsidP="00F8750A">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4A71025B" w14:textId="77777777" w:rsidR="00EB7C3A" w:rsidRPr="003B220F" w:rsidRDefault="00EB7C3A" w:rsidP="00F8750A">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6C7448BA" w14:textId="77777777" w:rsidR="00EB7C3A" w:rsidRDefault="00EB7C3A" w:rsidP="00F8750A">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44170872" w14:textId="77777777" w:rsidR="00EB7C3A" w:rsidRDefault="00EB7C3A" w:rsidP="00F8750A">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42ABE770" w14:textId="77777777" w:rsidR="00EB7C3A" w:rsidRDefault="00EB7C3A" w:rsidP="00F8750A">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57DA8E59" w14:textId="77777777" w:rsidR="00EB7C3A" w:rsidRPr="004E051B" w:rsidRDefault="00EB7C3A" w:rsidP="00F8750A">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tc>
      </w:tr>
    </w:tbl>
    <w:p w14:paraId="22A9E3AB" w14:textId="77777777" w:rsidR="00EB7C3A" w:rsidRPr="00FE320E" w:rsidRDefault="00EB7C3A" w:rsidP="00EB7C3A"/>
    <w:p w14:paraId="2F186537" w14:textId="527EBBE8" w:rsidR="009573F4" w:rsidRPr="00977A87" w:rsidRDefault="009573F4" w:rsidP="009573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3557AB1B" w14:textId="77777777" w:rsidR="00EB7C3A" w:rsidRPr="009573F4" w:rsidRDefault="00EB7C3A">
      <w:pPr>
        <w:rPr>
          <w:b/>
          <w:noProof/>
        </w:rPr>
      </w:pPr>
    </w:p>
    <w:sectPr w:rsidR="00EB7C3A" w:rsidRPr="009573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D121A" w14:textId="77777777" w:rsidR="004B086F" w:rsidRDefault="004B086F">
      <w:r>
        <w:separator/>
      </w:r>
    </w:p>
  </w:endnote>
  <w:endnote w:type="continuationSeparator" w:id="0">
    <w:p w14:paraId="0DCA87A4" w14:textId="77777777" w:rsidR="004B086F" w:rsidRDefault="004B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C5EE9" w14:textId="77777777" w:rsidR="004B086F" w:rsidRDefault="004B086F">
      <w:r>
        <w:separator/>
      </w:r>
    </w:p>
  </w:footnote>
  <w:footnote w:type="continuationSeparator" w:id="0">
    <w:p w14:paraId="5ED368C6" w14:textId="77777777" w:rsidR="004B086F" w:rsidRDefault="004B0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BC5A9A"/>
    <w:lvl w:ilvl="0">
      <w:start w:val="1"/>
      <w:numFmt w:val="decimal"/>
      <w:lvlText w:val="%1."/>
      <w:lvlJc w:val="left"/>
      <w:pPr>
        <w:tabs>
          <w:tab w:val="num" w:pos="1492"/>
        </w:tabs>
        <w:ind w:left="1492" w:hanging="360"/>
      </w:pPr>
    </w:lvl>
  </w:abstractNum>
  <w:abstractNum w:abstractNumId="1">
    <w:nsid w:val="FFFFFF7D"/>
    <w:multiLevelType w:val="singleLevel"/>
    <w:tmpl w:val="1A1872FE"/>
    <w:lvl w:ilvl="0">
      <w:start w:val="1"/>
      <w:numFmt w:val="decimal"/>
      <w:lvlText w:val="%1."/>
      <w:lvlJc w:val="left"/>
      <w:pPr>
        <w:tabs>
          <w:tab w:val="num" w:pos="1209"/>
        </w:tabs>
        <w:ind w:left="1209" w:hanging="360"/>
      </w:pPr>
    </w:lvl>
  </w:abstractNum>
  <w:abstractNum w:abstractNumId="2">
    <w:nsid w:val="FFFFFF7E"/>
    <w:multiLevelType w:val="singleLevel"/>
    <w:tmpl w:val="B89A80C8"/>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0515"/>
    <w:rsid w:val="00227EAD"/>
    <w:rsid w:val="00230865"/>
    <w:rsid w:val="0026004D"/>
    <w:rsid w:val="002640DD"/>
    <w:rsid w:val="00275D12"/>
    <w:rsid w:val="00284FEB"/>
    <w:rsid w:val="002860C4"/>
    <w:rsid w:val="002A1ABE"/>
    <w:rsid w:val="002B5741"/>
    <w:rsid w:val="002E5578"/>
    <w:rsid w:val="00305409"/>
    <w:rsid w:val="003609EF"/>
    <w:rsid w:val="0036231A"/>
    <w:rsid w:val="00363DF6"/>
    <w:rsid w:val="003674C0"/>
    <w:rsid w:val="00374DD4"/>
    <w:rsid w:val="003E1A36"/>
    <w:rsid w:val="00410371"/>
    <w:rsid w:val="004242F1"/>
    <w:rsid w:val="004A6835"/>
    <w:rsid w:val="004B086F"/>
    <w:rsid w:val="004B75B7"/>
    <w:rsid w:val="004E1669"/>
    <w:rsid w:val="0051580D"/>
    <w:rsid w:val="005354CE"/>
    <w:rsid w:val="00547111"/>
    <w:rsid w:val="00570453"/>
    <w:rsid w:val="00592D74"/>
    <w:rsid w:val="005C7E95"/>
    <w:rsid w:val="005E2C44"/>
    <w:rsid w:val="00621188"/>
    <w:rsid w:val="006257ED"/>
    <w:rsid w:val="00677E82"/>
    <w:rsid w:val="00695808"/>
    <w:rsid w:val="006B46FB"/>
    <w:rsid w:val="006E21FB"/>
    <w:rsid w:val="00792342"/>
    <w:rsid w:val="007977A8"/>
    <w:rsid w:val="007B512A"/>
    <w:rsid w:val="007C2097"/>
    <w:rsid w:val="007D0C36"/>
    <w:rsid w:val="007D6A07"/>
    <w:rsid w:val="007F7259"/>
    <w:rsid w:val="008040A8"/>
    <w:rsid w:val="008279FA"/>
    <w:rsid w:val="008438B9"/>
    <w:rsid w:val="008626E7"/>
    <w:rsid w:val="00870EE7"/>
    <w:rsid w:val="008863B9"/>
    <w:rsid w:val="008A45A6"/>
    <w:rsid w:val="008F686C"/>
    <w:rsid w:val="009148DE"/>
    <w:rsid w:val="00941BFE"/>
    <w:rsid w:val="00941E30"/>
    <w:rsid w:val="009573F4"/>
    <w:rsid w:val="009777D9"/>
    <w:rsid w:val="00991B88"/>
    <w:rsid w:val="009A5753"/>
    <w:rsid w:val="009A579D"/>
    <w:rsid w:val="009E27D4"/>
    <w:rsid w:val="009E3297"/>
    <w:rsid w:val="009E6C24"/>
    <w:rsid w:val="009F734F"/>
    <w:rsid w:val="00A246B6"/>
    <w:rsid w:val="00A47E70"/>
    <w:rsid w:val="00A50CF0"/>
    <w:rsid w:val="00A542A2"/>
    <w:rsid w:val="00A62BB8"/>
    <w:rsid w:val="00A7671C"/>
    <w:rsid w:val="00A95133"/>
    <w:rsid w:val="00AA2CBC"/>
    <w:rsid w:val="00AC5820"/>
    <w:rsid w:val="00AD1CD8"/>
    <w:rsid w:val="00B258BB"/>
    <w:rsid w:val="00B67B97"/>
    <w:rsid w:val="00B968C8"/>
    <w:rsid w:val="00BA3EC5"/>
    <w:rsid w:val="00BA51D9"/>
    <w:rsid w:val="00BB5DFC"/>
    <w:rsid w:val="00BD279D"/>
    <w:rsid w:val="00BD6BB8"/>
    <w:rsid w:val="00BE70D2"/>
    <w:rsid w:val="00C07428"/>
    <w:rsid w:val="00C23AB3"/>
    <w:rsid w:val="00C66BA2"/>
    <w:rsid w:val="00C75CB0"/>
    <w:rsid w:val="00C95985"/>
    <w:rsid w:val="00CC5026"/>
    <w:rsid w:val="00CC68D0"/>
    <w:rsid w:val="00D03F9A"/>
    <w:rsid w:val="00D06D51"/>
    <w:rsid w:val="00D24991"/>
    <w:rsid w:val="00D50255"/>
    <w:rsid w:val="00D66520"/>
    <w:rsid w:val="00D7215A"/>
    <w:rsid w:val="00DA03C9"/>
    <w:rsid w:val="00DA3849"/>
    <w:rsid w:val="00DE34CF"/>
    <w:rsid w:val="00DF27CE"/>
    <w:rsid w:val="00E02C44"/>
    <w:rsid w:val="00E13F3D"/>
    <w:rsid w:val="00E34898"/>
    <w:rsid w:val="00E47A01"/>
    <w:rsid w:val="00E8079D"/>
    <w:rsid w:val="00EB09B7"/>
    <w:rsid w:val="00EB7C3A"/>
    <w:rsid w:val="00EE7D7C"/>
    <w:rsid w:val="00F25D98"/>
    <w:rsid w:val="00F300FB"/>
    <w:rsid w:val="00F326B6"/>
    <w:rsid w:val="00F377E7"/>
    <w:rsid w:val="00FB6386"/>
    <w:rsid w:val="00FE4C1E"/>
    <w:rsid w:val="00FF0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
    <w:name w:val="NOTE"/>
    <w:rsid w:val="00EB7C3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EB7C3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EB7C3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0"/>
    <w:rsid w:val="00EB7C3A"/>
    <w:pPr>
      <w:overflowPunct w:val="0"/>
      <w:autoSpaceDE w:val="0"/>
      <w:autoSpaceDN w:val="0"/>
      <w:adjustRightInd w:val="0"/>
      <w:ind w:left="567"/>
      <w:textAlignment w:val="baseline"/>
    </w:pPr>
    <w:rPr>
      <w:rFonts w:ascii="CG Times (WN)" w:hAnsi="CG Times (WN)"/>
      <w:lang w:eastAsia="ja-JP"/>
    </w:rPr>
  </w:style>
  <w:style w:type="character" w:customStyle="1" w:styleId="Char0">
    <w:name w:val="正文文本缩进 Char"/>
    <w:basedOn w:val="a0"/>
    <w:link w:val="af1"/>
    <w:rsid w:val="00EB7C3A"/>
    <w:rPr>
      <w:lang w:val="en-GB" w:eastAsia="ja-JP"/>
    </w:rPr>
  </w:style>
  <w:style w:type="paragraph" w:customStyle="1" w:styleId="CSN1-noborder">
    <w:name w:val="CSN1 - no border"/>
    <w:basedOn w:val="CSN1"/>
    <w:rsid w:val="00EB7C3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EB7C3A"/>
    <w:pPr>
      <w:overflowPunct w:val="0"/>
      <w:autoSpaceDE w:val="0"/>
      <w:autoSpaceDN w:val="0"/>
      <w:adjustRightInd w:val="0"/>
      <w:textAlignment w:val="baseline"/>
    </w:pPr>
    <w:rPr>
      <w:b/>
      <w:lang w:eastAsia="en-GB"/>
    </w:rPr>
  </w:style>
  <w:style w:type="paragraph" w:customStyle="1" w:styleId="LD1">
    <w:name w:val="LD 1"/>
    <w:basedOn w:val="LD"/>
    <w:rsid w:val="00EB7C3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1"/>
    <w:rsid w:val="00EB7C3A"/>
    <w:pPr>
      <w:spacing w:after="120"/>
    </w:pPr>
    <w:rPr>
      <w:lang w:eastAsia="x-none"/>
    </w:rPr>
  </w:style>
  <w:style w:type="character" w:customStyle="1" w:styleId="Char1">
    <w:name w:val="正文文本 Char"/>
    <w:basedOn w:val="a0"/>
    <w:link w:val="af2"/>
    <w:rsid w:val="00EB7C3A"/>
    <w:rPr>
      <w:rFonts w:ascii="Times New Roman" w:hAnsi="Times New Roman"/>
      <w:lang w:val="en-GB" w:eastAsia="x-none"/>
    </w:rPr>
  </w:style>
  <w:style w:type="paragraph" w:customStyle="1" w:styleId="ZC">
    <w:name w:val="ZC"/>
    <w:rsid w:val="00EB7C3A"/>
    <w:pPr>
      <w:widowControl w:val="0"/>
      <w:spacing w:line="360" w:lineRule="atLeast"/>
      <w:jc w:val="center"/>
    </w:pPr>
    <w:rPr>
      <w:rFonts w:ascii="Arial" w:hAnsi="Arial"/>
      <w:lang w:val="en-GB" w:eastAsia="en-US"/>
    </w:rPr>
  </w:style>
  <w:style w:type="paragraph" w:styleId="af3">
    <w:name w:val="Normal (Web)"/>
    <w:basedOn w:val="a"/>
    <w:rsid w:val="00EB7C3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EB7C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4">
    <w:name w:val="Table Grid"/>
    <w:basedOn w:val="a1"/>
    <w:rsid w:val="00EB7C3A"/>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EB7C3A"/>
    <w:rPr>
      <w:rFonts w:ascii="Times New Roman" w:hAnsi="Times New Roman"/>
      <w:lang w:val="en-GB" w:eastAsia="en-US"/>
    </w:rPr>
  </w:style>
  <w:style w:type="character" w:customStyle="1" w:styleId="NOChar">
    <w:name w:val="NO Char"/>
    <w:link w:val="NO"/>
    <w:rsid w:val="00EB7C3A"/>
    <w:rPr>
      <w:rFonts w:ascii="Times New Roman" w:hAnsi="Times New Roman"/>
      <w:lang w:val="en-GB" w:eastAsia="en-US"/>
    </w:rPr>
  </w:style>
  <w:style w:type="character" w:customStyle="1" w:styleId="TALZchn">
    <w:name w:val="TAL Zchn"/>
    <w:link w:val="TAL"/>
    <w:rsid w:val="00EB7C3A"/>
    <w:rPr>
      <w:rFonts w:ascii="Arial" w:hAnsi="Arial"/>
      <w:sz w:val="18"/>
      <w:lang w:val="en-GB" w:eastAsia="en-US"/>
    </w:rPr>
  </w:style>
  <w:style w:type="character" w:customStyle="1" w:styleId="THChar">
    <w:name w:val="TH Char"/>
    <w:link w:val="TH"/>
    <w:locked/>
    <w:rsid w:val="00EB7C3A"/>
    <w:rPr>
      <w:rFonts w:ascii="Arial" w:hAnsi="Arial"/>
      <w:b/>
      <w:lang w:val="en-GB" w:eastAsia="en-US"/>
    </w:rPr>
  </w:style>
  <w:style w:type="character" w:customStyle="1" w:styleId="EXCar">
    <w:name w:val="EX Car"/>
    <w:link w:val="EX"/>
    <w:rsid w:val="00EB7C3A"/>
    <w:rPr>
      <w:rFonts w:ascii="Times New Roman" w:hAnsi="Times New Roman"/>
      <w:lang w:val="en-GB" w:eastAsia="en-US"/>
    </w:rPr>
  </w:style>
  <w:style w:type="character" w:customStyle="1" w:styleId="NOZchn">
    <w:name w:val="NO Zchn"/>
    <w:locked/>
    <w:rsid w:val="00EB7C3A"/>
    <w:rPr>
      <w:rFonts w:ascii="Times New Roman" w:hAnsi="Times New Roman"/>
      <w:lang w:eastAsia="en-US"/>
    </w:rPr>
  </w:style>
  <w:style w:type="paragraph" w:customStyle="1" w:styleId="StyleB3Asianlr">
    <w:name w:val="Style B3 + (Asian) ‚l‚r –¾’©"/>
    <w:basedOn w:val="B3"/>
    <w:next w:val="B3"/>
    <w:rsid w:val="00EB7C3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EB7C3A"/>
    <w:rPr>
      <w:rFonts w:ascii="Times New Roman" w:hAnsi="Times New Roman"/>
      <w:lang w:eastAsia="en-US"/>
    </w:rPr>
  </w:style>
  <w:style w:type="character" w:customStyle="1" w:styleId="B2Char">
    <w:name w:val="B2 Char"/>
    <w:link w:val="B2"/>
    <w:rsid w:val="00EB7C3A"/>
    <w:rPr>
      <w:rFonts w:ascii="Times New Roman" w:hAnsi="Times New Roman"/>
      <w:lang w:val="en-GB" w:eastAsia="en-US"/>
    </w:rPr>
  </w:style>
  <w:style w:type="character" w:customStyle="1" w:styleId="TALChar">
    <w:name w:val="TAL Char"/>
    <w:rsid w:val="00EB7C3A"/>
    <w:rPr>
      <w:rFonts w:ascii="Arial" w:hAnsi="Arial"/>
      <w:sz w:val="18"/>
      <w:lang w:val="en-GB"/>
    </w:rPr>
  </w:style>
  <w:style w:type="character" w:customStyle="1" w:styleId="Char">
    <w:name w:val="批注文字 Char"/>
    <w:link w:val="ac"/>
    <w:semiHidden/>
    <w:rsid w:val="00EB7C3A"/>
    <w:rPr>
      <w:rFonts w:ascii="Times New Roman" w:hAnsi="Times New Roman"/>
      <w:lang w:val="en-GB" w:eastAsia="en-US"/>
    </w:rPr>
  </w:style>
  <w:style w:type="character" w:customStyle="1" w:styleId="THZchn">
    <w:name w:val="TH Zchn"/>
    <w:rsid w:val="00EB7C3A"/>
    <w:rPr>
      <w:rFonts w:ascii="Arial" w:hAnsi="Arial"/>
      <w:b/>
      <w:lang w:val="en-GB"/>
    </w:rPr>
  </w:style>
  <w:style w:type="paragraph" w:styleId="af5">
    <w:name w:val="Revision"/>
    <w:hidden/>
    <w:uiPriority w:val="99"/>
    <w:semiHidden/>
    <w:rsid w:val="00EB7C3A"/>
    <w:rPr>
      <w:rFonts w:ascii="Times New Roman" w:hAnsi="Times New Roman"/>
      <w:lang w:val="en-GB" w:eastAsia="en-US"/>
    </w:rPr>
  </w:style>
  <w:style w:type="character" w:customStyle="1" w:styleId="EditorsNoteChar">
    <w:name w:val="Editor's Note Char"/>
    <w:aliases w:val="EN Char"/>
    <w:link w:val="EditorsNote"/>
    <w:rsid w:val="00EB7C3A"/>
    <w:rPr>
      <w:rFonts w:ascii="Times New Roman" w:hAnsi="Times New Roman"/>
      <w:color w:val="FF0000"/>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EB7C3A"/>
    <w:rPr>
      <w:rFonts w:ascii="Arial" w:hAnsi="Arial"/>
      <w:sz w:val="24"/>
      <w:lang w:val="en-GB" w:eastAsia="en-US"/>
    </w:rPr>
  </w:style>
  <w:style w:type="character" w:customStyle="1" w:styleId="3Char">
    <w:name w:val="标题 3 Char"/>
    <w:link w:val="3"/>
    <w:rsid w:val="00EB7C3A"/>
    <w:rPr>
      <w:rFonts w:ascii="Arial" w:hAnsi="Arial"/>
      <w:sz w:val="28"/>
      <w:lang w:val="en-GB" w:eastAsia="en-US"/>
    </w:rPr>
  </w:style>
  <w:style w:type="character" w:customStyle="1" w:styleId="5Char">
    <w:name w:val="标题 5 Char"/>
    <w:link w:val="5"/>
    <w:rsid w:val="00EB7C3A"/>
    <w:rPr>
      <w:rFonts w:ascii="Arial" w:hAnsi="Arial"/>
      <w:sz w:val="22"/>
      <w:lang w:val="en-GB" w:eastAsia="en-US"/>
    </w:rPr>
  </w:style>
  <w:style w:type="character" w:customStyle="1" w:styleId="TF0">
    <w:name w:val="TF (文字)"/>
    <w:link w:val="TF"/>
    <w:locked/>
    <w:rsid w:val="00EB7C3A"/>
    <w:rPr>
      <w:rFonts w:ascii="Arial" w:hAnsi="Arial"/>
      <w:b/>
      <w:lang w:val="en-GB" w:eastAsia="en-US"/>
    </w:rPr>
  </w:style>
  <w:style w:type="character" w:customStyle="1" w:styleId="TACChar">
    <w:name w:val="TAC Char"/>
    <w:link w:val="TAC"/>
    <w:rsid w:val="00EB7C3A"/>
    <w:rPr>
      <w:rFonts w:ascii="Arial" w:hAnsi="Arial"/>
      <w:sz w:val="18"/>
      <w:lang w:val="en-GB" w:eastAsia="en-US"/>
    </w:rPr>
  </w:style>
  <w:style w:type="character" w:customStyle="1" w:styleId="TANChar">
    <w:name w:val="TAN Char"/>
    <w:link w:val="TAN"/>
    <w:rsid w:val="00EB7C3A"/>
    <w:rPr>
      <w:rFonts w:ascii="Arial" w:hAnsi="Arial"/>
      <w:sz w:val="18"/>
      <w:lang w:val="en-GB" w:eastAsia="en-US"/>
    </w:rPr>
  </w:style>
  <w:style w:type="character" w:customStyle="1" w:styleId="TAHCar">
    <w:name w:val="TAH Car"/>
    <w:link w:val="TAH"/>
    <w:locked/>
    <w:rsid w:val="00EB7C3A"/>
    <w:rPr>
      <w:rFonts w:ascii="Arial" w:hAnsi="Arial"/>
      <w:b/>
      <w:sz w:val="18"/>
      <w:lang w:val="en-GB" w:eastAsia="en-US"/>
    </w:rPr>
  </w:style>
  <w:style w:type="character" w:customStyle="1" w:styleId="TALCar">
    <w:name w:val="TAL Car"/>
    <w:locked/>
    <w:rsid w:val="00EB7C3A"/>
    <w:rPr>
      <w:rFonts w:ascii="Arial" w:hAnsi="Arial"/>
      <w:sz w:val="18"/>
      <w:lang w:val="en-GB"/>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link w:val="2"/>
    <w:rsid w:val="00EB7C3A"/>
    <w:rPr>
      <w:rFonts w:ascii="Arial" w:hAnsi="Arial"/>
      <w:sz w:val="32"/>
      <w:lang w:val="en-GB" w:eastAsia="en-US"/>
    </w:rPr>
  </w:style>
  <w:style w:type="paragraph" w:customStyle="1" w:styleId="NormalArial">
    <w:name w:val="Normal + Arial"/>
    <w:aliases w:val="9 pt"/>
    <w:basedOn w:val="a"/>
    <w:rsid w:val="00EB7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79894-0ED6-402F-A1BF-1904A214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Pages>
  <Words>6045</Words>
  <Characters>34461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cp:lastModifiedBy>
  <cp:revision>33</cp:revision>
  <cp:lastPrinted>1899-12-31T23:00:00Z</cp:lastPrinted>
  <dcterms:created xsi:type="dcterms:W3CDTF">2018-11-05T09:14:00Z</dcterms:created>
  <dcterms:modified xsi:type="dcterms:W3CDTF">2020-11-06T11:10:00Z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